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3039"/>
      </w:tblGrid>
      <w:tr w:rsidRPr="00F6775C" w:rsidR="00C438EC" w:rsidTr="009C0F63" w14:paraId="5F0C3491" w14:textId="77777777">
        <w:tc>
          <w:tcPr>
            <w:tcW w:w="3039" w:type="dxa"/>
            <w:tcBorders>
              <w:top w:val="nil"/>
              <w:left w:val="nil"/>
              <w:bottom w:val="nil"/>
              <w:right w:val="nil"/>
            </w:tcBorders>
            <w:shd w:val="clear" w:color="auto" w:fill="auto"/>
            <w:hideMark/>
          </w:tcPr>
          <w:p w:rsidRPr="00F6775C" w:rsidR="00C438EC" w:rsidP="00E61340" w:rsidRDefault="00C438EC" w14:paraId="2B84C198" w14:textId="77777777">
            <w:pPr>
              <w:widowControl/>
              <w:autoSpaceDE/>
              <w:autoSpaceDN/>
              <w:adjustRightInd/>
              <w:spacing w:before="0" w:line="240" w:lineRule="auto"/>
              <w:ind w:firstLine="0"/>
              <w:jc w:val="center"/>
              <w:rPr>
                <w:sz w:val="24"/>
                <w:szCs w:val="24"/>
                <w:lang w:eastAsia="hr-HR"/>
              </w:rPr>
            </w:pPr>
            <w:r w:rsidRPr="00F6775C">
              <w:rPr>
                <w:noProof/>
                <w:sz w:val="24"/>
                <w:szCs w:val="24"/>
                <w:lang w:eastAsia="hr-HR"/>
              </w:rPr>
              <w:drawing>
                <wp:inline distT="0" distB="0" distL="0" distR="0">
                  <wp:extent cx="483235" cy="611505"/>
                  <wp:effectExtent l="0" t="0" r="0" b="0"/>
                  <wp:docPr id="2"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3235" cy="611505"/>
                          </a:xfrm>
                          <a:prstGeom prst="rect">
                            <a:avLst/>
                          </a:prstGeom>
                          <a:noFill/>
                          <a:ln>
                            <a:noFill/>
                          </a:ln>
                        </pic:spPr>
                      </pic:pic>
                    </a:graphicData>
                  </a:graphic>
                </wp:inline>
              </w:drawing>
            </w:r>
          </w:p>
          <w:p w:rsidRPr="00F6775C" w:rsidR="00C438EC" w:rsidP="00E61340" w:rsidRDefault="00C438EC" w14:paraId="1F03BC09" w14:textId="77777777">
            <w:pPr>
              <w:widowControl/>
              <w:autoSpaceDE/>
              <w:autoSpaceDN/>
              <w:adjustRightInd/>
              <w:spacing w:before="0" w:line="240" w:lineRule="auto"/>
              <w:ind w:firstLine="0"/>
              <w:jc w:val="center"/>
              <w:rPr>
                <w:sz w:val="24"/>
                <w:szCs w:val="24"/>
                <w:lang w:eastAsia="hr-HR"/>
              </w:rPr>
            </w:pPr>
            <w:r w:rsidRPr="00F6775C">
              <w:rPr>
                <w:sz w:val="24"/>
                <w:szCs w:val="24"/>
                <w:lang w:eastAsia="hr-HR"/>
              </w:rPr>
              <w:t>REPUBLIKA HRVATSKA</w:t>
            </w:r>
          </w:p>
          <w:p w:rsidRPr="00F6775C" w:rsidR="00C438EC" w:rsidP="00E61340" w:rsidRDefault="00C438EC" w14:paraId="6D517A9C" w14:textId="77777777">
            <w:pPr>
              <w:widowControl/>
              <w:autoSpaceDE/>
              <w:autoSpaceDN/>
              <w:adjustRightInd/>
              <w:spacing w:before="0" w:line="240" w:lineRule="auto"/>
              <w:ind w:firstLine="0"/>
              <w:jc w:val="center"/>
              <w:rPr>
                <w:sz w:val="24"/>
                <w:szCs w:val="24"/>
                <w:lang w:eastAsia="hr-HR"/>
              </w:rPr>
            </w:pPr>
            <w:r w:rsidRPr="00F6775C">
              <w:rPr>
                <w:sz w:val="24"/>
                <w:szCs w:val="24"/>
                <w:lang w:eastAsia="hr-HR"/>
              </w:rPr>
              <w:t>Općinski sud u Zadru</w:t>
            </w:r>
          </w:p>
          <w:p w:rsidRPr="00F6775C" w:rsidR="00C438EC" w:rsidP="00E61340" w:rsidRDefault="00C438EC" w14:paraId="69D9AE9A" w14:textId="77777777">
            <w:pPr>
              <w:widowControl/>
              <w:autoSpaceDE/>
              <w:autoSpaceDN/>
              <w:adjustRightInd/>
              <w:spacing w:before="0" w:line="240" w:lineRule="auto"/>
              <w:ind w:firstLine="0"/>
              <w:jc w:val="center"/>
              <w:rPr>
                <w:sz w:val="24"/>
                <w:szCs w:val="24"/>
                <w:lang w:eastAsia="hr-HR"/>
              </w:rPr>
            </w:pPr>
            <w:proofErr w:type="spellStart"/>
            <w:r w:rsidRPr="00F6775C">
              <w:rPr>
                <w:sz w:val="24"/>
                <w:szCs w:val="24"/>
                <w:lang w:eastAsia="hr-HR"/>
              </w:rPr>
              <w:t>Borelli</w:t>
            </w:r>
            <w:proofErr w:type="spellEnd"/>
            <w:r w:rsidRPr="00F6775C">
              <w:rPr>
                <w:sz w:val="24"/>
                <w:szCs w:val="24"/>
                <w:lang w:eastAsia="hr-HR"/>
              </w:rPr>
              <w:t xml:space="preserve"> 9, 23000 Zadar</w:t>
            </w:r>
          </w:p>
        </w:tc>
      </w:tr>
    </w:tbl>
    <w:p w:rsidR="00DD5FB9" w:rsidP="00E61340" w:rsidRDefault="00C438EC" w14:paraId="72498AB8" w14:textId="18E2D28A">
      <w:pPr>
        <w:widowControl/>
        <w:autoSpaceDE/>
        <w:autoSpaceDN/>
        <w:adjustRightInd/>
        <w:spacing w:before="0" w:line="240" w:lineRule="auto"/>
        <w:ind w:firstLine="0"/>
        <w:jc w:val="right"/>
        <w15:collapsed w:val="false"/>
        <w:rPr>
          <w:sz w:val="24"/>
          <w:szCs w:val="24"/>
          <w:lang w:eastAsia="hr-HR"/>
        </w:rPr>
      </w:pPr>
      <w:r w:rsidRPr="00F6775C">
        <w:rPr>
          <w:sz w:val="24"/>
          <w:szCs w:val="24"/>
          <w:lang w:eastAsia="hr-HR"/>
        </w:rPr>
        <w:t>Poslovni broj: P Ob-</w:t>
      </w:r>
      <w:r w:rsidR="000832CB">
        <w:rPr>
          <w:sz w:val="24"/>
          <w:szCs w:val="24"/>
          <w:lang w:eastAsia="hr-HR"/>
        </w:rPr>
        <w:t>133/2025</w:t>
      </w:r>
    </w:p>
    <w:p w:rsidRPr="009A0FE9" w:rsidR="00D000AF" w:rsidP="00E61340" w:rsidRDefault="00D000AF" w14:paraId="0642E9B5" w14:textId="77777777">
      <w:pPr>
        <w:widowControl/>
        <w:autoSpaceDE/>
        <w:autoSpaceDN/>
        <w:adjustRightInd/>
        <w:spacing w:before="0" w:line="240" w:lineRule="auto"/>
        <w:ind w:firstLine="0"/>
        <w:jc w:val="right"/>
        <w:rPr>
          <w:color w:val="FF0000"/>
          <w:sz w:val="24"/>
          <w:szCs w:val="24"/>
          <w:lang w:eastAsia="hr-HR"/>
        </w:rPr>
      </w:pPr>
    </w:p>
    <w:p w:rsidRPr="00F6775C" w:rsidR="006B09DD" w:rsidP="00EB68A4" w:rsidRDefault="006B09DD" w14:paraId="7AD02404" w14:textId="7E228549">
      <w:pPr>
        <w:spacing w:before="0" w:line="240" w:lineRule="auto"/>
        <w:ind w:firstLine="0"/>
        <w:jc w:val="center"/>
        <w:rPr>
          <w:sz w:val="24"/>
          <w:szCs w:val="24"/>
        </w:rPr>
      </w:pPr>
      <w:r w:rsidRPr="00F6775C">
        <w:rPr>
          <w:sz w:val="24"/>
          <w:szCs w:val="24"/>
        </w:rPr>
        <w:t>U  I M E  R E P U B L I K E   H R V A T S K E</w:t>
      </w:r>
    </w:p>
    <w:p w:rsidRPr="00F6775C" w:rsidR="007738E7" w:rsidP="00EB68A4" w:rsidRDefault="007738E7" w14:paraId="1E02B753" w14:textId="77777777">
      <w:pPr>
        <w:spacing w:before="0" w:line="240" w:lineRule="auto"/>
        <w:ind w:firstLine="0"/>
        <w:jc w:val="center"/>
        <w:rPr>
          <w:sz w:val="24"/>
          <w:szCs w:val="24"/>
        </w:rPr>
      </w:pPr>
    </w:p>
    <w:p w:rsidR="007738E7" w:rsidP="00EB68A4" w:rsidRDefault="007738E7" w14:paraId="693FA705" w14:textId="77777777">
      <w:pPr>
        <w:spacing w:before="0" w:line="240" w:lineRule="auto"/>
        <w:ind w:firstLine="0"/>
        <w:jc w:val="center"/>
        <w:rPr>
          <w:sz w:val="24"/>
          <w:szCs w:val="24"/>
        </w:rPr>
      </w:pPr>
      <w:r w:rsidRPr="00F6775C">
        <w:rPr>
          <w:sz w:val="24"/>
          <w:szCs w:val="24"/>
        </w:rPr>
        <w:t>P R E S U D A</w:t>
      </w:r>
    </w:p>
    <w:p w:rsidR="00D000AF" w:rsidP="00EB68A4" w:rsidRDefault="00D000AF" w14:paraId="2FF6C339" w14:textId="77777777">
      <w:pPr>
        <w:spacing w:before="0" w:line="240" w:lineRule="auto"/>
        <w:ind w:firstLine="0"/>
        <w:jc w:val="center"/>
        <w:rPr>
          <w:sz w:val="24"/>
          <w:szCs w:val="24"/>
        </w:rPr>
      </w:pPr>
    </w:p>
    <w:p w:rsidR="00B773C1" w:rsidP="00EB68A4" w:rsidRDefault="00B773C1" w14:paraId="26194D1C" w14:textId="1D144A8C">
      <w:pPr>
        <w:spacing w:before="0" w:line="240" w:lineRule="auto"/>
        <w:ind w:firstLine="0"/>
        <w:jc w:val="center"/>
        <w:rPr>
          <w:sz w:val="24"/>
          <w:szCs w:val="24"/>
        </w:rPr>
      </w:pPr>
      <w:r>
        <w:rPr>
          <w:sz w:val="24"/>
          <w:szCs w:val="24"/>
        </w:rPr>
        <w:t>I</w:t>
      </w:r>
    </w:p>
    <w:p w:rsidR="00D000AF" w:rsidP="00EB68A4" w:rsidRDefault="00D000AF" w14:paraId="6E450BC4" w14:textId="77777777">
      <w:pPr>
        <w:spacing w:before="0" w:line="240" w:lineRule="auto"/>
        <w:ind w:firstLine="0"/>
        <w:jc w:val="center"/>
        <w:rPr>
          <w:sz w:val="24"/>
          <w:szCs w:val="24"/>
        </w:rPr>
      </w:pPr>
    </w:p>
    <w:p w:rsidR="00B773C1" w:rsidP="00EB68A4" w:rsidRDefault="00B773C1" w14:paraId="3F7B9A93" w14:textId="0D604133">
      <w:pPr>
        <w:spacing w:before="0" w:line="240" w:lineRule="auto"/>
        <w:ind w:firstLine="0"/>
        <w:jc w:val="center"/>
        <w:rPr>
          <w:sz w:val="24"/>
          <w:szCs w:val="24"/>
        </w:rPr>
      </w:pPr>
      <w:r>
        <w:rPr>
          <w:sz w:val="24"/>
          <w:szCs w:val="24"/>
        </w:rPr>
        <w:t>R J E Š E N J E</w:t>
      </w:r>
    </w:p>
    <w:p w:rsidRPr="00F6775C" w:rsidR="00B773C1" w:rsidP="00E61340" w:rsidRDefault="00B773C1" w14:paraId="2005E44E" w14:textId="77777777">
      <w:pPr>
        <w:spacing w:before="0" w:line="240" w:lineRule="auto"/>
        <w:ind w:firstLine="0"/>
        <w:jc w:val="center"/>
        <w:rPr>
          <w:sz w:val="24"/>
          <w:szCs w:val="24"/>
        </w:rPr>
      </w:pPr>
    </w:p>
    <w:p w:rsidRPr="00F6775C" w:rsidR="006C78A1" w:rsidP="00E61340" w:rsidRDefault="007B0713" w14:paraId="49F749AD" w14:textId="77777777">
      <w:pPr>
        <w:spacing w:before="0" w:line="240" w:lineRule="auto"/>
        <w:ind w:firstLine="0"/>
        <w:rPr>
          <w:sz w:val="24"/>
          <w:szCs w:val="24"/>
        </w:rPr>
      </w:pPr>
      <w:r w:rsidRPr="00F6775C">
        <w:rPr>
          <w:sz w:val="24"/>
          <w:szCs w:val="24"/>
        </w:rPr>
        <w:tab/>
      </w:r>
      <w:r w:rsidRPr="00F6775C">
        <w:rPr>
          <w:sz w:val="24"/>
          <w:szCs w:val="24"/>
        </w:rPr>
        <w:tab/>
        <w:t xml:space="preserve"> </w:t>
      </w:r>
    </w:p>
    <w:p w:rsidRPr="000832CB" w:rsidR="002C65A0" w:rsidP="000832CB" w:rsidRDefault="00E61340" w14:paraId="2ED24A0A" w14:textId="3B7B3C40">
      <w:pPr>
        <w:pStyle w:val="Default"/>
        <w:jc w:val="both"/>
        <w:rPr>
          <w:color w:val="auto"/>
        </w:rPr>
      </w:pPr>
      <w:r w:rsidRPr="00F6775C">
        <w:tab/>
      </w:r>
      <w:r w:rsidRPr="000832CB" w:rsidR="006C78A1">
        <w:rPr>
          <w:color w:val="auto"/>
        </w:rPr>
        <w:t xml:space="preserve">Općinski sud u Zadru, po sutkinji Mariji Dukić, u pravnoj stvari </w:t>
      </w:r>
      <w:r w:rsidRPr="000832CB" w:rsidR="000832CB">
        <w:rPr>
          <w:color w:val="auto"/>
        </w:rPr>
        <w:t xml:space="preserve"> tužiteljice/</w:t>
      </w:r>
      <w:proofErr w:type="spellStart"/>
      <w:r w:rsidRPr="000832CB" w:rsidR="000832CB">
        <w:rPr>
          <w:color w:val="auto"/>
        </w:rPr>
        <w:t>protutuženice</w:t>
      </w:r>
      <w:proofErr w:type="spellEnd"/>
      <w:r w:rsidRPr="000832CB" w:rsidR="000832CB">
        <w:rPr>
          <w:color w:val="auto"/>
        </w:rPr>
        <w:t xml:space="preserve"> K</w:t>
      </w:r>
      <w:r w:rsidR="00F57505">
        <w:rPr>
          <w:color w:val="auto"/>
        </w:rPr>
        <w:t>.</w:t>
      </w:r>
      <w:r w:rsidRPr="000832CB" w:rsidR="000832CB">
        <w:rPr>
          <w:color w:val="auto"/>
        </w:rPr>
        <w:t>I</w:t>
      </w:r>
      <w:r w:rsidR="00F57505">
        <w:rPr>
          <w:color w:val="auto"/>
        </w:rPr>
        <w:t>.</w:t>
      </w:r>
      <w:r w:rsidRPr="000832CB" w:rsidR="000832CB">
        <w:rPr>
          <w:color w:val="auto"/>
        </w:rPr>
        <w:t xml:space="preserve">, OIB: </w:t>
      </w:r>
      <w:r w:rsidR="00F57505">
        <w:rPr>
          <w:color w:val="auto"/>
        </w:rPr>
        <w:t>…</w:t>
      </w:r>
      <w:r w:rsidRPr="000832CB" w:rsidR="000832CB">
        <w:rPr>
          <w:color w:val="auto"/>
        </w:rPr>
        <w:t xml:space="preserve"> iz Zadra, F</w:t>
      </w:r>
      <w:r w:rsidR="00F57505">
        <w:rPr>
          <w:color w:val="auto"/>
        </w:rPr>
        <w:t>.</w:t>
      </w:r>
      <w:r w:rsidRPr="000832CB" w:rsidR="000832CB">
        <w:rPr>
          <w:color w:val="auto"/>
        </w:rPr>
        <w:t xml:space="preserve"> F</w:t>
      </w:r>
      <w:r w:rsidR="00F57505">
        <w:rPr>
          <w:color w:val="auto"/>
        </w:rPr>
        <w:t>.</w:t>
      </w:r>
      <w:r w:rsidRPr="000832CB" w:rsidR="000832CB">
        <w:rPr>
          <w:color w:val="auto"/>
        </w:rPr>
        <w:t xml:space="preserve"> 56a, zastupana po punomoćnicima iz OD K</w:t>
      </w:r>
      <w:r w:rsidR="00F57505">
        <w:rPr>
          <w:color w:val="auto"/>
        </w:rPr>
        <w:t>.</w:t>
      </w:r>
      <w:r w:rsidRPr="000832CB" w:rsidR="000832CB">
        <w:rPr>
          <w:color w:val="auto"/>
        </w:rPr>
        <w:t xml:space="preserve"> &amp; V</w:t>
      </w:r>
      <w:r w:rsidR="00F57505">
        <w:rPr>
          <w:color w:val="auto"/>
        </w:rPr>
        <w:t>.</w:t>
      </w:r>
      <w:r w:rsidRPr="000832CB" w:rsidR="000832CB">
        <w:rPr>
          <w:color w:val="auto"/>
        </w:rPr>
        <w:t xml:space="preserve"> iz Zadra, protiv tuženika/</w:t>
      </w:r>
      <w:proofErr w:type="spellStart"/>
      <w:r w:rsidRPr="000832CB" w:rsidR="000832CB">
        <w:rPr>
          <w:color w:val="auto"/>
        </w:rPr>
        <w:t>protutužitelja</w:t>
      </w:r>
      <w:proofErr w:type="spellEnd"/>
      <w:r w:rsidRPr="000832CB" w:rsidR="000832CB">
        <w:rPr>
          <w:color w:val="auto"/>
        </w:rPr>
        <w:t xml:space="preserve"> D</w:t>
      </w:r>
      <w:r w:rsidR="00F57505">
        <w:rPr>
          <w:color w:val="auto"/>
        </w:rPr>
        <w:t>.</w:t>
      </w:r>
      <w:r w:rsidRPr="000832CB" w:rsidR="000832CB">
        <w:rPr>
          <w:color w:val="auto"/>
        </w:rPr>
        <w:t xml:space="preserve"> </w:t>
      </w:r>
      <w:proofErr w:type="spellStart"/>
      <w:r w:rsidRPr="000832CB" w:rsidR="000832CB">
        <w:rPr>
          <w:color w:val="auto"/>
        </w:rPr>
        <w:t>Il</w:t>
      </w:r>
      <w:proofErr w:type="spellEnd"/>
      <w:r w:rsidR="00F57505">
        <w:rPr>
          <w:color w:val="auto"/>
        </w:rPr>
        <w:t>.</w:t>
      </w:r>
      <w:r w:rsidRPr="000832CB" w:rsidR="000832CB">
        <w:rPr>
          <w:color w:val="auto"/>
        </w:rPr>
        <w:t xml:space="preserve">, OIB: </w:t>
      </w:r>
      <w:r w:rsidR="00F57505">
        <w:rPr>
          <w:color w:val="auto"/>
        </w:rPr>
        <w:t>….</w:t>
      </w:r>
      <w:r w:rsidRPr="000832CB" w:rsidR="000832CB">
        <w:rPr>
          <w:color w:val="auto"/>
        </w:rPr>
        <w:t xml:space="preserve"> iz Zadra, P</w:t>
      </w:r>
      <w:r w:rsidR="00F57505">
        <w:rPr>
          <w:color w:val="auto"/>
        </w:rPr>
        <w:t>.</w:t>
      </w:r>
      <w:r w:rsidRPr="000832CB" w:rsidR="000832CB">
        <w:rPr>
          <w:color w:val="auto"/>
        </w:rPr>
        <w:t xml:space="preserve"> S</w:t>
      </w:r>
      <w:r w:rsidR="00F57505">
        <w:rPr>
          <w:color w:val="auto"/>
        </w:rPr>
        <w:t>.</w:t>
      </w:r>
      <w:r w:rsidRPr="000832CB" w:rsidR="000832CB">
        <w:rPr>
          <w:color w:val="auto"/>
        </w:rPr>
        <w:t xml:space="preserve"> p</w:t>
      </w:r>
      <w:r w:rsidR="00F57505">
        <w:rPr>
          <w:color w:val="auto"/>
        </w:rPr>
        <w:t>.</w:t>
      </w:r>
      <w:r w:rsidRPr="000832CB" w:rsidR="000832CB">
        <w:rPr>
          <w:color w:val="auto"/>
        </w:rPr>
        <w:t xml:space="preserve"> 6, zastupan po punomoćnici V</w:t>
      </w:r>
      <w:r w:rsidR="00F57505">
        <w:rPr>
          <w:color w:val="auto"/>
        </w:rPr>
        <w:t>.</w:t>
      </w:r>
      <w:r w:rsidRPr="000832CB" w:rsidR="000832CB">
        <w:rPr>
          <w:color w:val="auto"/>
        </w:rPr>
        <w:t xml:space="preserve"> V</w:t>
      </w:r>
      <w:r w:rsidR="00F57505">
        <w:rPr>
          <w:color w:val="auto"/>
        </w:rPr>
        <w:t>.</w:t>
      </w:r>
      <w:r w:rsidRPr="000832CB" w:rsidR="000832CB">
        <w:rPr>
          <w:color w:val="auto"/>
        </w:rPr>
        <w:t>, odvjetnici u Zadru, uz sudjelovanje D</w:t>
      </w:r>
      <w:r w:rsidR="00F57505">
        <w:rPr>
          <w:color w:val="auto"/>
        </w:rPr>
        <w:t>.</w:t>
      </w:r>
      <w:r w:rsidRPr="000832CB" w:rsidR="000832CB">
        <w:rPr>
          <w:color w:val="auto"/>
        </w:rPr>
        <w:t xml:space="preserve"> I</w:t>
      </w:r>
      <w:r w:rsidR="00F57505">
        <w:rPr>
          <w:color w:val="auto"/>
        </w:rPr>
        <w:t>.</w:t>
      </w:r>
      <w:r w:rsidRPr="000832CB" w:rsidR="000832CB">
        <w:rPr>
          <w:color w:val="auto"/>
        </w:rPr>
        <w:t xml:space="preserve">, OIB: </w:t>
      </w:r>
      <w:r w:rsidR="00F57505">
        <w:rPr>
          <w:color w:val="auto"/>
        </w:rPr>
        <w:t>…</w:t>
      </w:r>
      <w:r w:rsidRPr="000832CB" w:rsidR="000832CB">
        <w:rPr>
          <w:color w:val="auto"/>
        </w:rPr>
        <w:t xml:space="preserve"> i </w:t>
      </w:r>
      <w:proofErr w:type="spellStart"/>
      <w:r w:rsidRPr="000832CB" w:rsidR="000832CB">
        <w:rPr>
          <w:color w:val="auto"/>
        </w:rPr>
        <w:t>mlt</w:t>
      </w:r>
      <w:proofErr w:type="spellEnd"/>
      <w:r w:rsidRPr="000832CB" w:rsidR="000832CB">
        <w:rPr>
          <w:color w:val="auto"/>
        </w:rPr>
        <w:t>. L</w:t>
      </w:r>
      <w:r w:rsidR="00F57505">
        <w:rPr>
          <w:color w:val="auto"/>
        </w:rPr>
        <w:t>.</w:t>
      </w:r>
      <w:r w:rsidRPr="000832CB" w:rsidR="000832CB">
        <w:rPr>
          <w:color w:val="auto"/>
        </w:rPr>
        <w:t xml:space="preserve"> </w:t>
      </w:r>
      <w:r w:rsidR="00F57505">
        <w:rPr>
          <w:color w:val="auto"/>
        </w:rPr>
        <w:t>I.</w:t>
      </w:r>
      <w:r w:rsidRPr="000832CB" w:rsidR="000832CB">
        <w:rPr>
          <w:color w:val="auto"/>
        </w:rPr>
        <w:t xml:space="preserve"> OIB: </w:t>
      </w:r>
      <w:r w:rsidR="00F57505">
        <w:rPr>
          <w:color w:val="auto"/>
        </w:rPr>
        <w:t>…</w:t>
      </w:r>
      <w:r w:rsidRPr="000832CB" w:rsidR="000832CB">
        <w:rPr>
          <w:color w:val="auto"/>
        </w:rPr>
        <w:t>, zastupan</w:t>
      </w:r>
      <w:r w:rsidR="00EB68A4">
        <w:rPr>
          <w:color w:val="auto"/>
        </w:rPr>
        <w:t>e</w:t>
      </w:r>
      <w:r w:rsidRPr="000832CB" w:rsidR="000832CB">
        <w:rPr>
          <w:color w:val="auto"/>
        </w:rPr>
        <w:t xml:space="preserve"> po posebnoj skrbnici M</w:t>
      </w:r>
      <w:r w:rsidR="00F57505">
        <w:rPr>
          <w:color w:val="auto"/>
        </w:rPr>
        <w:t>.</w:t>
      </w:r>
      <w:r w:rsidRPr="000832CB" w:rsidR="000832CB">
        <w:rPr>
          <w:color w:val="auto"/>
        </w:rPr>
        <w:t xml:space="preserve"> V</w:t>
      </w:r>
      <w:r w:rsidR="00F57505">
        <w:rPr>
          <w:color w:val="auto"/>
        </w:rPr>
        <w:t>.</w:t>
      </w:r>
      <w:r w:rsidRPr="000832CB" w:rsidR="000832CB">
        <w:rPr>
          <w:color w:val="auto"/>
        </w:rPr>
        <w:t xml:space="preserve"> dipl. </w:t>
      </w:r>
      <w:proofErr w:type="spellStart"/>
      <w:r w:rsidRPr="000832CB" w:rsidR="000832CB">
        <w:rPr>
          <w:color w:val="auto"/>
        </w:rPr>
        <w:t>iur</w:t>
      </w:r>
      <w:proofErr w:type="spellEnd"/>
      <w:r w:rsidRPr="000832CB" w:rsidR="000832CB">
        <w:rPr>
          <w:color w:val="auto"/>
        </w:rPr>
        <w:t xml:space="preserve">., radi razvoda braka s </w:t>
      </w:r>
      <w:proofErr w:type="spellStart"/>
      <w:r w:rsidRPr="000832CB" w:rsidR="000832CB">
        <w:rPr>
          <w:color w:val="auto"/>
        </w:rPr>
        <w:t>mlt</w:t>
      </w:r>
      <w:proofErr w:type="spellEnd"/>
      <w:r w:rsidRPr="000832CB" w:rsidR="000832CB">
        <w:rPr>
          <w:color w:val="auto"/>
        </w:rPr>
        <w:t>. djecom</w:t>
      </w:r>
      <w:r w:rsidRPr="000832CB" w:rsidR="005607C8">
        <w:rPr>
          <w:color w:val="auto"/>
        </w:rPr>
        <w:t xml:space="preserve">, </w:t>
      </w:r>
      <w:r w:rsidRPr="000832CB" w:rsidR="00550A6D">
        <w:rPr>
          <w:color w:val="auto"/>
        </w:rPr>
        <w:t>nakon održane glavne</w:t>
      </w:r>
      <w:r w:rsidRPr="000832CB" w:rsidR="000832CB">
        <w:rPr>
          <w:color w:val="auto"/>
        </w:rPr>
        <w:t xml:space="preserve"> </w:t>
      </w:r>
      <w:r w:rsidRPr="000832CB" w:rsidR="00550A6D">
        <w:rPr>
          <w:color w:val="auto"/>
        </w:rPr>
        <w:t xml:space="preserve">rasprave sa koje je bila isključena javnost zaključene </w:t>
      </w:r>
      <w:r w:rsidRPr="000832CB" w:rsidR="000832CB">
        <w:rPr>
          <w:color w:val="auto"/>
        </w:rPr>
        <w:t>26. svibnja 2026</w:t>
      </w:r>
      <w:r w:rsidRPr="000832CB" w:rsidR="00550A6D">
        <w:rPr>
          <w:color w:val="auto"/>
        </w:rPr>
        <w:t xml:space="preserve">.,  u </w:t>
      </w:r>
      <w:r w:rsidRPr="000832CB" w:rsidR="006742F6">
        <w:rPr>
          <w:color w:val="auto"/>
        </w:rPr>
        <w:t xml:space="preserve">prisutnosti </w:t>
      </w:r>
      <w:r w:rsidRPr="000832CB" w:rsidR="00386C6B">
        <w:rPr>
          <w:color w:val="auto"/>
        </w:rPr>
        <w:t>tužitelj</w:t>
      </w:r>
      <w:r w:rsidRPr="000832CB" w:rsidR="000832CB">
        <w:rPr>
          <w:color w:val="auto"/>
        </w:rPr>
        <w:t>ice</w:t>
      </w:r>
      <w:r w:rsidRPr="000832CB" w:rsidR="00386C6B">
        <w:rPr>
          <w:color w:val="auto"/>
        </w:rPr>
        <w:t>/</w:t>
      </w:r>
      <w:proofErr w:type="spellStart"/>
      <w:r w:rsidRPr="000832CB" w:rsidR="00386C6B">
        <w:rPr>
          <w:color w:val="auto"/>
        </w:rPr>
        <w:t>protutuženi</w:t>
      </w:r>
      <w:r w:rsidRPr="000832CB" w:rsidR="000832CB">
        <w:rPr>
          <w:color w:val="auto"/>
        </w:rPr>
        <w:t>ce</w:t>
      </w:r>
      <w:proofErr w:type="spellEnd"/>
      <w:r w:rsidRPr="000832CB" w:rsidR="00386C6B">
        <w:rPr>
          <w:color w:val="auto"/>
        </w:rPr>
        <w:t xml:space="preserve"> osobno uz punomoćnicu, punomoćnice </w:t>
      </w:r>
      <w:r w:rsidRPr="000832CB" w:rsidR="000832CB">
        <w:rPr>
          <w:color w:val="auto"/>
        </w:rPr>
        <w:t>tuženika</w:t>
      </w:r>
      <w:r w:rsidRPr="000832CB" w:rsidR="00386C6B">
        <w:rPr>
          <w:color w:val="auto"/>
        </w:rPr>
        <w:t>/</w:t>
      </w:r>
      <w:proofErr w:type="spellStart"/>
      <w:r w:rsidRPr="000832CB" w:rsidR="00386C6B">
        <w:rPr>
          <w:color w:val="auto"/>
        </w:rPr>
        <w:t>protutužitelj</w:t>
      </w:r>
      <w:r w:rsidRPr="000832CB" w:rsidR="000832CB">
        <w:rPr>
          <w:color w:val="auto"/>
        </w:rPr>
        <w:t>a</w:t>
      </w:r>
      <w:proofErr w:type="spellEnd"/>
      <w:r w:rsidRPr="000832CB" w:rsidR="00386C6B">
        <w:rPr>
          <w:color w:val="auto"/>
        </w:rPr>
        <w:t xml:space="preserve">, </w:t>
      </w:r>
      <w:r w:rsidRPr="000832CB" w:rsidR="005607C8">
        <w:rPr>
          <w:color w:val="auto"/>
        </w:rPr>
        <w:t>te odsutnosti uredno pozv</w:t>
      </w:r>
      <w:r w:rsidRPr="000832CB" w:rsidR="00386C6B">
        <w:rPr>
          <w:color w:val="auto"/>
        </w:rPr>
        <w:t>anog Hrvatskog zavoda za socijalni rad, Područni ured Zadar</w:t>
      </w:r>
      <w:r w:rsidRPr="000832CB" w:rsidR="000832CB">
        <w:rPr>
          <w:color w:val="auto"/>
        </w:rPr>
        <w:t xml:space="preserve"> i posebne skrbnice </w:t>
      </w:r>
      <w:proofErr w:type="spellStart"/>
      <w:r w:rsidRPr="000832CB" w:rsidR="000832CB">
        <w:rPr>
          <w:color w:val="auto"/>
        </w:rPr>
        <w:t>mlt</w:t>
      </w:r>
      <w:proofErr w:type="spellEnd"/>
      <w:r w:rsidRPr="000832CB" w:rsidR="000832CB">
        <w:rPr>
          <w:color w:val="auto"/>
        </w:rPr>
        <w:t>. djece</w:t>
      </w:r>
      <w:r w:rsidRPr="000832CB" w:rsidR="00994E3F">
        <w:rPr>
          <w:color w:val="auto"/>
        </w:rPr>
        <w:t xml:space="preserve"> </w:t>
      </w:r>
      <w:r w:rsidRPr="000832CB" w:rsidR="002C65A0">
        <w:rPr>
          <w:color w:val="auto"/>
        </w:rPr>
        <w:t xml:space="preserve">i objave </w:t>
      </w:r>
      <w:r w:rsidRPr="000832CB" w:rsidR="000832CB">
        <w:rPr>
          <w:color w:val="auto"/>
        </w:rPr>
        <w:t>10. srpnja 2026</w:t>
      </w:r>
      <w:r w:rsidRPr="000832CB" w:rsidR="006C78A1">
        <w:rPr>
          <w:color w:val="auto"/>
        </w:rPr>
        <w:t>.,</w:t>
      </w:r>
    </w:p>
    <w:p w:rsidRPr="000832CB" w:rsidR="00F6775C" w:rsidP="000832CB" w:rsidRDefault="00F6775C" w14:paraId="546F3374" w14:textId="77777777">
      <w:pPr>
        <w:spacing w:before="0" w:line="240" w:lineRule="auto"/>
        <w:ind w:firstLine="0"/>
        <w:rPr>
          <w:sz w:val="24"/>
          <w:szCs w:val="24"/>
          <w:highlight w:val="yellow"/>
        </w:rPr>
      </w:pPr>
    </w:p>
    <w:p w:rsidR="00C52156" w:rsidP="00B773C1" w:rsidRDefault="007738E7" w14:paraId="4915D077" w14:textId="44C7F805">
      <w:pPr>
        <w:spacing w:before="0" w:line="240" w:lineRule="auto"/>
        <w:ind w:firstLine="0"/>
        <w:jc w:val="center"/>
        <w:rPr>
          <w:sz w:val="24"/>
          <w:szCs w:val="24"/>
        </w:rPr>
      </w:pPr>
      <w:r w:rsidRPr="00F6775C">
        <w:rPr>
          <w:sz w:val="24"/>
          <w:szCs w:val="24"/>
        </w:rPr>
        <w:t>p r e s u d i o  j e</w:t>
      </w:r>
    </w:p>
    <w:p w:rsidR="00F57505" w:rsidP="00F57505" w:rsidRDefault="00F57505" w14:paraId="7933E1A9" w14:textId="77777777">
      <w:pPr>
        <w:pStyle w:val="Default"/>
      </w:pPr>
    </w:p>
    <w:p w:rsidRPr="00F57505" w:rsidR="00F57505" w:rsidP="00F57505" w:rsidRDefault="00F57505" w14:paraId="56651970" w14:textId="5EB986CA">
      <w:pPr>
        <w:pStyle w:val="Bezproreda"/>
        <w:rPr>
          <w:sz w:val="24"/>
          <w:szCs w:val="24"/>
        </w:rPr>
      </w:pPr>
      <w:r w:rsidRPr="00F57505">
        <w:rPr>
          <w:sz w:val="24"/>
          <w:szCs w:val="24"/>
        </w:rPr>
        <w:t xml:space="preserve"> I. Razvodi se brak zaključen između tužiteljice K</w:t>
      </w:r>
      <w:r>
        <w:rPr>
          <w:sz w:val="24"/>
          <w:szCs w:val="24"/>
        </w:rPr>
        <w:t>.</w:t>
      </w:r>
      <w:r w:rsidRPr="00F57505">
        <w:rPr>
          <w:sz w:val="24"/>
          <w:szCs w:val="24"/>
        </w:rPr>
        <w:t xml:space="preserve"> I</w:t>
      </w:r>
      <w:r>
        <w:rPr>
          <w:sz w:val="24"/>
          <w:szCs w:val="24"/>
        </w:rPr>
        <w:t>.</w:t>
      </w:r>
      <w:r w:rsidRPr="00F57505">
        <w:rPr>
          <w:sz w:val="24"/>
          <w:szCs w:val="24"/>
        </w:rPr>
        <w:t xml:space="preserve">, OIB: </w:t>
      </w:r>
      <w:r>
        <w:rPr>
          <w:sz w:val="24"/>
          <w:szCs w:val="24"/>
        </w:rPr>
        <w:t>….</w:t>
      </w:r>
      <w:r w:rsidRPr="00F57505">
        <w:rPr>
          <w:sz w:val="24"/>
          <w:szCs w:val="24"/>
        </w:rPr>
        <w:t xml:space="preserve"> iz Zadra, Ulica F</w:t>
      </w:r>
      <w:r>
        <w:rPr>
          <w:sz w:val="24"/>
          <w:szCs w:val="24"/>
        </w:rPr>
        <w:t>.</w:t>
      </w:r>
      <w:r w:rsidRPr="00F57505">
        <w:rPr>
          <w:sz w:val="24"/>
          <w:szCs w:val="24"/>
        </w:rPr>
        <w:t>F</w:t>
      </w:r>
      <w:r>
        <w:rPr>
          <w:sz w:val="24"/>
          <w:szCs w:val="24"/>
        </w:rPr>
        <w:t>.</w:t>
      </w:r>
      <w:r w:rsidRPr="00F57505">
        <w:rPr>
          <w:sz w:val="24"/>
          <w:szCs w:val="24"/>
        </w:rPr>
        <w:t xml:space="preserve"> 56 a i tuženika D</w:t>
      </w:r>
      <w:r>
        <w:rPr>
          <w:sz w:val="24"/>
          <w:szCs w:val="24"/>
        </w:rPr>
        <w:t>.</w:t>
      </w:r>
      <w:r w:rsidRPr="00F57505">
        <w:rPr>
          <w:sz w:val="24"/>
          <w:szCs w:val="24"/>
        </w:rPr>
        <w:t xml:space="preserve"> I</w:t>
      </w:r>
      <w:r>
        <w:rPr>
          <w:sz w:val="24"/>
          <w:szCs w:val="24"/>
        </w:rPr>
        <w:t>.</w:t>
      </w:r>
      <w:r w:rsidRPr="00F57505">
        <w:rPr>
          <w:sz w:val="24"/>
          <w:szCs w:val="24"/>
        </w:rPr>
        <w:t xml:space="preserve">, OIB: </w:t>
      </w:r>
      <w:r>
        <w:rPr>
          <w:sz w:val="24"/>
          <w:szCs w:val="24"/>
        </w:rPr>
        <w:t>…</w:t>
      </w:r>
      <w:r w:rsidRPr="00F57505">
        <w:rPr>
          <w:sz w:val="24"/>
          <w:szCs w:val="24"/>
        </w:rPr>
        <w:t xml:space="preserve"> iz Zadra, P</w:t>
      </w:r>
      <w:r>
        <w:rPr>
          <w:sz w:val="24"/>
          <w:szCs w:val="24"/>
        </w:rPr>
        <w:t>.</w:t>
      </w:r>
      <w:r w:rsidRPr="00F57505">
        <w:rPr>
          <w:sz w:val="24"/>
          <w:szCs w:val="24"/>
        </w:rPr>
        <w:t xml:space="preserve"> S</w:t>
      </w:r>
      <w:r>
        <w:rPr>
          <w:sz w:val="24"/>
          <w:szCs w:val="24"/>
        </w:rPr>
        <w:t>.</w:t>
      </w:r>
      <w:r w:rsidRPr="00F57505">
        <w:rPr>
          <w:sz w:val="24"/>
          <w:szCs w:val="24"/>
        </w:rPr>
        <w:t xml:space="preserve"> p</w:t>
      </w:r>
      <w:r>
        <w:rPr>
          <w:sz w:val="24"/>
          <w:szCs w:val="24"/>
        </w:rPr>
        <w:t>.</w:t>
      </w:r>
      <w:r w:rsidRPr="00F57505">
        <w:rPr>
          <w:sz w:val="24"/>
          <w:szCs w:val="24"/>
        </w:rPr>
        <w:t xml:space="preserve"> 6, koji brak je zaključen 8. lipnja 2007., te upisan u matičnu knjigu vjenčanih matičnog područja Osijek za godinu 2007 pod rednim brojem 506. </w:t>
      </w:r>
    </w:p>
    <w:p w:rsidRPr="00F57505" w:rsidR="00F57505" w:rsidP="00F57505" w:rsidRDefault="00F57505" w14:paraId="7F8DC011" w14:textId="29A5CC20">
      <w:pPr>
        <w:pStyle w:val="Bezproreda"/>
        <w:rPr>
          <w:sz w:val="24"/>
          <w:szCs w:val="24"/>
        </w:rPr>
      </w:pPr>
      <w:r w:rsidRPr="00F57505">
        <w:rPr>
          <w:sz w:val="24"/>
          <w:szCs w:val="24"/>
        </w:rPr>
        <w:t xml:space="preserve">II. Zajedničko dijete stranaka </w:t>
      </w:r>
      <w:proofErr w:type="spellStart"/>
      <w:r w:rsidRPr="00F57505">
        <w:rPr>
          <w:sz w:val="24"/>
          <w:szCs w:val="24"/>
        </w:rPr>
        <w:t>mlt</w:t>
      </w:r>
      <w:proofErr w:type="spellEnd"/>
      <w:r w:rsidRPr="00F57505">
        <w:rPr>
          <w:sz w:val="24"/>
          <w:szCs w:val="24"/>
        </w:rPr>
        <w:t>. L</w:t>
      </w:r>
      <w:r>
        <w:rPr>
          <w:sz w:val="24"/>
          <w:szCs w:val="24"/>
        </w:rPr>
        <w:t>.</w:t>
      </w:r>
      <w:r w:rsidRPr="00F57505">
        <w:rPr>
          <w:sz w:val="24"/>
          <w:szCs w:val="24"/>
        </w:rPr>
        <w:t xml:space="preserve"> I</w:t>
      </w:r>
      <w:r>
        <w:rPr>
          <w:sz w:val="24"/>
          <w:szCs w:val="24"/>
        </w:rPr>
        <w:t>.</w:t>
      </w:r>
      <w:r w:rsidRPr="00F57505">
        <w:rPr>
          <w:sz w:val="24"/>
          <w:szCs w:val="24"/>
        </w:rPr>
        <w:t xml:space="preserve">, OIB: </w:t>
      </w:r>
      <w:r>
        <w:rPr>
          <w:sz w:val="24"/>
          <w:szCs w:val="24"/>
        </w:rPr>
        <w:t>…</w:t>
      </w:r>
      <w:r w:rsidRPr="00F57505">
        <w:rPr>
          <w:sz w:val="24"/>
          <w:szCs w:val="24"/>
        </w:rPr>
        <w:t xml:space="preserve">, stanovat </w:t>
      </w:r>
      <w:proofErr w:type="spellStart"/>
      <w:r w:rsidRPr="00F57505">
        <w:rPr>
          <w:sz w:val="24"/>
          <w:szCs w:val="24"/>
        </w:rPr>
        <w:t>iće</w:t>
      </w:r>
      <w:proofErr w:type="spellEnd"/>
      <w:r w:rsidRPr="00F57505">
        <w:rPr>
          <w:sz w:val="24"/>
          <w:szCs w:val="24"/>
        </w:rPr>
        <w:t xml:space="preserve"> s majkom K</w:t>
      </w:r>
      <w:r>
        <w:rPr>
          <w:sz w:val="24"/>
          <w:szCs w:val="24"/>
        </w:rPr>
        <w:t>.</w:t>
      </w:r>
      <w:r w:rsidRPr="00F57505">
        <w:rPr>
          <w:sz w:val="24"/>
          <w:szCs w:val="24"/>
        </w:rPr>
        <w:t xml:space="preserve"> I</w:t>
      </w:r>
      <w:r>
        <w:rPr>
          <w:sz w:val="24"/>
          <w:szCs w:val="24"/>
        </w:rPr>
        <w:t>.</w:t>
      </w:r>
      <w:r w:rsidRPr="00F57505">
        <w:rPr>
          <w:sz w:val="24"/>
          <w:szCs w:val="24"/>
        </w:rPr>
        <w:t xml:space="preserve">, OIB: </w:t>
      </w:r>
      <w:r>
        <w:rPr>
          <w:sz w:val="24"/>
          <w:szCs w:val="24"/>
        </w:rPr>
        <w:t>….</w:t>
      </w:r>
      <w:r w:rsidRPr="00F57505">
        <w:rPr>
          <w:sz w:val="24"/>
          <w:szCs w:val="24"/>
        </w:rPr>
        <w:t>, na adresi U</w:t>
      </w:r>
      <w:r>
        <w:rPr>
          <w:sz w:val="24"/>
          <w:szCs w:val="24"/>
        </w:rPr>
        <w:t>.</w:t>
      </w:r>
      <w:r w:rsidRPr="00F57505">
        <w:rPr>
          <w:sz w:val="24"/>
          <w:szCs w:val="24"/>
        </w:rPr>
        <w:t xml:space="preserve"> F</w:t>
      </w:r>
      <w:r>
        <w:rPr>
          <w:sz w:val="24"/>
          <w:szCs w:val="24"/>
        </w:rPr>
        <w:t>.</w:t>
      </w:r>
      <w:r w:rsidRPr="00F57505">
        <w:rPr>
          <w:sz w:val="24"/>
          <w:szCs w:val="24"/>
        </w:rPr>
        <w:t xml:space="preserve"> F</w:t>
      </w:r>
      <w:r>
        <w:rPr>
          <w:sz w:val="24"/>
          <w:szCs w:val="24"/>
        </w:rPr>
        <w:t>.</w:t>
      </w:r>
      <w:r w:rsidRPr="00F57505">
        <w:rPr>
          <w:sz w:val="24"/>
          <w:szCs w:val="24"/>
        </w:rPr>
        <w:t xml:space="preserve"> 56, 23 000 Zadar. </w:t>
      </w:r>
    </w:p>
    <w:p w:rsidRPr="00F57505" w:rsidR="00F57505" w:rsidP="00F57505" w:rsidRDefault="00F57505" w14:paraId="7C0E38F8" w14:textId="77777777">
      <w:pPr>
        <w:pStyle w:val="Bezproreda"/>
        <w:rPr>
          <w:sz w:val="24"/>
          <w:szCs w:val="24"/>
        </w:rPr>
      </w:pPr>
      <w:r w:rsidRPr="00F57505">
        <w:rPr>
          <w:sz w:val="24"/>
          <w:szCs w:val="24"/>
        </w:rPr>
        <w:t xml:space="preserve">III. Pravo na roditeljsku skrb roditelji će ostvarivati zajednički i sporazumno. </w:t>
      </w:r>
    </w:p>
    <w:p w:rsidRPr="00F57505" w:rsidR="00F57505" w:rsidP="00F57505" w:rsidRDefault="00F57505" w14:paraId="48AC7868" w14:textId="520E179F">
      <w:pPr>
        <w:pStyle w:val="Bezproreda"/>
        <w:rPr>
          <w:sz w:val="24"/>
          <w:szCs w:val="24"/>
        </w:rPr>
      </w:pPr>
      <w:r w:rsidRPr="00F57505">
        <w:rPr>
          <w:sz w:val="24"/>
          <w:szCs w:val="24"/>
        </w:rPr>
        <w:t xml:space="preserve">IV. Osobni odnosi </w:t>
      </w:r>
      <w:proofErr w:type="spellStart"/>
      <w:r w:rsidRPr="00F57505">
        <w:rPr>
          <w:sz w:val="24"/>
          <w:szCs w:val="24"/>
        </w:rPr>
        <w:t>mlt</w:t>
      </w:r>
      <w:proofErr w:type="spellEnd"/>
      <w:r w:rsidRPr="00F57505">
        <w:rPr>
          <w:sz w:val="24"/>
          <w:szCs w:val="24"/>
        </w:rPr>
        <w:t>. L</w:t>
      </w:r>
      <w:r>
        <w:rPr>
          <w:sz w:val="24"/>
          <w:szCs w:val="24"/>
        </w:rPr>
        <w:t>.</w:t>
      </w:r>
      <w:r w:rsidRPr="00F57505">
        <w:rPr>
          <w:sz w:val="24"/>
          <w:szCs w:val="24"/>
        </w:rPr>
        <w:t xml:space="preserve"> I</w:t>
      </w:r>
      <w:r>
        <w:rPr>
          <w:sz w:val="24"/>
          <w:szCs w:val="24"/>
        </w:rPr>
        <w:t>.</w:t>
      </w:r>
      <w:r w:rsidRPr="00F57505">
        <w:rPr>
          <w:sz w:val="24"/>
          <w:szCs w:val="24"/>
        </w:rPr>
        <w:t xml:space="preserve"> i oca D</w:t>
      </w:r>
      <w:r>
        <w:rPr>
          <w:sz w:val="24"/>
          <w:szCs w:val="24"/>
        </w:rPr>
        <w:t>.</w:t>
      </w:r>
      <w:r w:rsidRPr="00F57505">
        <w:rPr>
          <w:sz w:val="24"/>
          <w:szCs w:val="24"/>
        </w:rPr>
        <w:t xml:space="preserve"> I</w:t>
      </w:r>
      <w:r>
        <w:rPr>
          <w:sz w:val="24"/>
          <w:szCs w:val="24"/>
        </w:rPr>
        <w:t>.</w:t>
      </w:r>
      <w:r w:rsidRPr="00F57505">
        <w:rPr>
          <w:sz w:val="24"/>
          <w:szCs w:val="24"/>
        </w:rPr>
        <w:t xml:space="preserve"> ostvarivat će se u skladu s dogovorom roditelja i djeteta, a u slučaju izostanka dogovora svaki drugi vikend od petka po završetku nastave do nedjelje u 19:00 sati, u tjednu kada vikend boravi s ocem, srijedom u trajanju od 3 sata, ovisno o školskim obvezama, a u tjednu kada vikend ne boravi s ocem utorkom i četvrtkom u trajanju od 3 sata ovisno o školskim obvezama, svaki drugi državni praznik i blagdan, polovicu svih školskih praznika. </w:t>
      </w:r>
    </w:p>
    <w:p w:rsidR="00F57505" w:rsidP="00F57505" w:rsidRDefault="00F57505" w14:paraId="2B4A151A" w14:textId="34B6C45A">
      <w:pPr>
        <w:pStyle w:val="Bezproreda"/>
        <w:rPr>
          <w:sz w:val="24"/>
          <w:szCs w:val="24"/>
        </w:rPr>
      </w:pPr>
      <w:r w:rsidRPr="00F57505">
        <w:rPr>
          <w:sz w:val="24"/>
          <w:szCs w:val="24"/>
        </w:rPr>
        <w:t>V. Nalaže se tuženiku D</w:t>
      </w:r>
      <w:r>
        <w:rPr>
          <w:sz w:val="24"/>
          <w:szCs w:val="24"/>
        </w:rPr>
        <w:t>.</w:t>
      </w:r>
      <w:r w:rsidRPr="00F57505">
        <w:rPr>
          <w:sz w:val="24"/>
          <w:szCs w:val="24"/>
        </w:rPr>
        <w:t xml:space="preserve"> I</w:t>
      </w:r>
      <w:r>
        <w:rPr>
          <w:sz w:val="24"/>
          <w:szCs w:val="24"/>
        </w:rPr>
        <w:t>.</w:t>
      </w:r>
      <w:r w:rsidRPr="00F57505">
        <w:rPr>
          <w:sz w:val="24"/>
          <w:szCs w:val="24"/>
        </w:rPr>
        <w:t xml:space="preserve">, OIB: </w:t>
      </w:r>
      <w:r>
        <w:rPr>
          <w:sz w:val="24"/>
          <w:szCs w:val="24"/>
        </w:rPr>
        <w:t>….</w:t>
      </w:r>
      <w:r w:rsidRPr="00F57505">
        <w:rPr>
          <w:sz w:val="24"/>
          <w:szCs w:val="24"/>
        </w:rPr>
        <w:t xml:space="preserve">, </w:t>
      </w:r>
      <w:r>
        <w:rPr>
          <w:sz w:val="24"/>
          <w:szCs w:val="24"/>
        </w:rPr>
        <w:t xml:space="preserve"> </w:t>
      </w:r>
      <w:r w:rsidRPr="00F57505">
        <w:rPr>
          <w:sz w:val="24"/>
          <w:szCs w:val="24"/>
        </w:rPr>
        <w:t>P</w:t>
      </w:r>
      <w:r>
        <w:rPr>
          <w:sz w:val="24"/>
          <w:szCs w:val="24"/>
        </w:rPr>
        <w:t>.</w:t>
      </w:r>
      <w:r w:rsidRPr="00F57505">
        <w:rPr>
          <w:sz w:val="24"/>
          <w:szCs w:val="24"/>
        </w:rPr>
        <w:t xml:space="preserve"> S</w:t>
      </w:r>
      <w:r>
        <w:rPr>
          <w:sz w:val="24"/>
          <w:szCs w:val="24"/>
        </w:rPr>
        <w:t>.</w:t>
      </w:r>
      <w:r w:rsidRPr="00F57505">
        <w:rPr>
          <w:sz w:val="24"/>
          <w:szCs w:val="24"/>
        </w:rPr>
        <w:t xml:space="preserve"> p</w:t>
      </w:r>
      <w:r>
        <w:rPr>
          <w:sz w:val="24"/>
          <w:szCs w:val="24"/>
        </w:rPr>
        <w:t>.</w:t>
      </w:r>
      <w:r w:rsidRPr="00F57505">
        <w:rPr>
          <w:sz w:val="24"/>
          <w:szCs w:val="24"/>
        </w:rPr>
        <w:t xml:space="preserve"> 6, 23 000 Zadar da za uzdržavanje </w:t>
      </w:r>
      <w:proofErr w:type="spellStart"/>
      <w:r w:rsidRPr="00F57505">
        <w:rPr>
          <w:sz w:val="24"/>
          <w:szCs w:val="24"/>
        </w:rPr>
        <w:t>mlt</w:t>
      </w:r>
      <w:proofErr w:type="spellEnd"/>
      <w:r w:rsidRPr="00F57505">
        <w:rPr>
          <w:sz w:val="24"/>
          <w:szCs w:val="24"/>
        </w:rPr>
        <w:t>. L</w:t>
      </w:r>
      <w:r>
        <w:rPr>
          <w:sz w:val="24"/>
          <w:szCs w:val="24"/>
        </w:rPr>
        <w:t>.</w:t>
      </w:r>
      <w:r w:rsidRPr="00F57505">
        <w:rPr>
          <w:sz w:val="24"/>
          <w:szCs w:val="24"/>
        </w:rPr>
        <w:t xml:space="preserve"> I</w:t>
      </w:r>
      <w:r>
        <w:rPr>
          <w:sz w:val="24"/>
          <w:szCs w:val="24"/>
        </w:rPr>
        <w:t>.</w:t>
      </w:r>
      <w:r w:rsidRPr="00F57505">
        <w:rPr>
          <w:sz w:val="24"/>
          <w:szCs w:val="24"/>
        </w:rPr>
        <w:t>, OIB:</w:t>
      </w:r>
      <w:r w:rsidRPr="00F57505">
        <w:rPr>
          <w:sz w:val="24"/>
          <w:szCs w:val="24"/>
        </w:rPr>
        <w:t xml:space="preserve"> </w:t>
      </w:r>
      <w:r>
        <w:rPr>
          <w:sz w:val="24"/>
          <w:szCs w:val="24"/>
        </w:rPr>
        <w:t>…</w:t>
      </w:r>
      <w:r w:rsidRPr="00F57505">
        <w:rPr>
          <w:sz w:val="24"/>
          <w:szCs w:val="24"/>
        </w:rPr>
        <w:t xml:space="preserve">, doprinosi mjesečni iznos od 290,00 eura, počevši od dana podnošenja ove tužbe 16. lipnja 2025. zaključno s 31. prosinca 2025., a od 1. siječnja 2026. pa nadalje dok za to budu postojali zakonski uvjeti mjesečni iznos od 400,00 eura, time da je dospjele iznose dužna platiti odjednom, a dospijevajući kako budu dospijevali, sve zajedno sa zakonskom zateznom kamatom, na račun majke i </w:t>
      </w:r>
      <w:r w:rsidRPr="00F57505">
        <w:rPr>
          <w:sz w:val="24"/>
          <w:szCs w:val="24"/>
        </w:rPr>
        <w:lastRenderedPageBreak/>
        <w:t>zakonske zastupnice K</w:t>
      </w:r>
      <w:r>
        <w:rPr>
          <w:sz w:val="24"/>
          <w:szCs w:val="24"/>
        </w:rPr>
        <w:t>.</w:t>
      </w:r>
      <w:r w:rsidRPr="00F57505">
        <w:rPr>
          <w:sz w:val="24"/>
          <w:szCs w:val="24"/>
        </w:rPr>
        <w:t xml:space="preserve"> I</w:t>
      </w:r>
      <w:r>
        <w:rPr>
          <w:sz w:val="24"/>
          <w:szCs w:val="24"/>
        </w:rPr>
        <w:t>.</w:t>
      </w:r>
      <w:r w:rsidRPr="00F57505">
        <w:rPr>
          <w:sz w:val="24"/>
          <w:szCs w:val="24"/>
        </w:rPr>
        <w:t xml:space="preserve">, dok se u preostalom dijelu preko dosuđenog do zatraženog i to za period od podnošenja tužbe 16. lipnja 2025. zaključno s 31. prosinca 2025., za iznos od 210, 00 eura, odnosno od 1. siječnja 2026. za iznos od 100,00 eura, tužbeni zahtjev odbija kao neosnovan. </w:t>
      </w:r>
    </w:p>
    <w:p w:rsidR="00F57505" w:rsidP="00F57505" w:rsidRDefault="00F57505" w14:paraId="3C246B62" w14:textId="77777777">
      <w:pPr>
        <w:pStyle w:val="Bezproreda"/>
        <w:rPr>
          <w:sz w:val="24"/>
          <w:szCs w:val="24"/>
        </w:rPr>
      </w:pPr>
    </w:p>
    <w:p w:rsidRPr="00F57505" w:rsidR="00F57505" w:rsidP="00F57505" w:rsidRDefault="00F57505" w14:paraId="2EEA29E1" w14:textId="77777777">
      <w:pPr>
        <w:pStyle w:val="Bezproreda"/>
        <w:rPr>
          <w:sz w:val="24"/>
          <w:szCs w:val="24"/>
        </w:rPr>
      </w:pPr>
    </w:p>
    <w:p w:rsidR="00F57505" w:rsidP="00F57505" w:rsidRDefault="00F57505" w14:paraId="54185977" w14:textId="3A28E447">
      <w:pPr>
        <w:pStyle w:val="Bezproreda"/>
        <w:ind w:firstLine="0"/>
        <w:jc w:val="center"/>
        <w:rPr>
          <w:sz w:val="24"/>
          <w:szCs w:val="24"/>
        </w:rPr>
      </w:pPr>
      <w:r w:rsidRPr="00F57505">
        <w:rPr>
          <w:sz w:val="24"/>
          <w:szCs w:val="24"/>
        </w:rPr>
        <w:t>r i j e š i o j e</w:t>
      </w:r>
    </w:p>
    <w:p w:rsidR="00F57505" w:rsidP="00F57505" w:rsidRDefault="00F57505" w14:paraId="7B61C4D7" w14:textId="77777777">
      <w:pPr>
        <w:pStyle w:val="Bezproreda"/>
        <w:ind w:firstLine="0"/>
        <w:jc w:val="center"/>
        <w:rPr>
          <w:sz w:val="24"/>
          <w:szCs w:val="24"/>
        </w:rPr>
      </w:pPr>
    </w:p>
    <w:p w:rsidRPr="00F57505" w:rsidR="00F57505" w:rsidP="00F57505" w:rsidRDefault="00F57505" w14:paraId="41E326F8" w14:textId="77777777">
      <w:pPr>
        <w:pStyle w:val="Bezproreda"/>
        <w:ind w:firstLine="0"/>
        <w:jc w:val="center"/>
        <w:rPr>
          <w:sz w:val="24"/>
          <w:szCs w:val="24"/>
        </w:rPr>
      </w:pPr>
    </w:p>
    <w:p w:rsidRPr="00F57505" w:rsidR="00F57505" w:rsidP="00F57505" w:rsidRDefault="00F57505" w14:paraId="452D0DF6" w14:textId="2183151E">
      <w:pPr>
        <w:pStyle w:val="Bezproreda"/>
        <w:rPr>
          <w:sz w:val="24"/>
          <w:szCs w:val="24"/>
        </w:rPr>
      </w:pPr>
      <w:r w:rsidRPr="00F57505">
        <w:rPr>
          <w:sz w:val="24"/>
          <w:szCs w:val="24"/>
        </w:rPr>
        <w:t>I. Obustavlja se postupak donošenja odluke o roditeljskoj skrbi u odnosu na D</w:t>
      </w:r>
      <w:r>
        <w:rPr>
          <w:sz w:val="24"/>
          <w:szCs w:val="24"/>
        </w:rPr>
        <w:t>.</w:t>
      </w:r>
      <w:r w:rsidRPr="00F57505">
        <w:rPr>
          <w:sz w:val="24"/>
          <w:szCs w:val="24"/>
        </w:rPr>
        <w:t xml:space="preserve"> </w:t>
      </w:r>
      <w:r>
        <w:rPr>
          <w:sz w:val="24"/>
          <w:szCs w:val="24"/>
        </w:rPr>
        <w:t>I.</w:t>
      </w:r>
      <w:r w:rsidRPr="00F57505">
        <w:rPr>
          <w:sz w:val="24"/>
          <w:szCs w:val="24"/>
        </w:rPr>
        <w:t xml:space="preserve"> OIB: </w:t>
      </w:r>
      <w:r>
        <w:rPr>
          <w:sz w:val="24"/>
          <w:szCs w:val="24"/>
        </w:rPr>
        <w:t>…</w:t>
      </w:r>
      <w:r w:rsidRPr="00F57505">
        <w:rPr>
          <w:sz w:val="24"/>
          <w:szCs w:val="24"/>
        </w:rPr>
        <w:t xml:space="preserve">. </w:t>
      </w:r>
    </w:p>
    <w:p w:rsidRPr="00F57505" w:rsidR="009D260F" w:rsidP="00F57505" w:rsidRDefault="00F57505" w14:paraId="64EB5193" w14:textId="6C7D6723">
      <w:pPr>
        <w:pStyle w:val="Bezproreda"/>
        <w:rPr>
          <w:sz w:val="24"/>
          <w:szCs w:val="24"/>
        </w:rPr>
      </w:pPr>
      <w:r w:rsidRPr="00F57505">
        <w:rPr>
          <w:sz w:val="24"/>
          <w:szCs w:val="24"/>
        </w:rPr>
        <w:t>II. Svaka stranka snosi svoj trošak.</w:t>
      </w:r>
    </w:p>
    <w:p w:rsidRPr="00EB68A4" w:rsidR="002162BE" w:rsidP="00EB68A4" w:rsidRDefault="007C5E0E" w14:paraId="207C6ABD" w14:textId="77197DBB">
      <w:pPr>
        <w:spacing w:before="0" w:line="240" w:lineRule="auto"/>
        <w:ind w:firstLine="0"/>
        <w:rPr>
          <w:i/>
          <w:color w:val="FF0000"/>
          <w:sz w:val="24"/>
          <w:szCs w:val="24"/>
        </w:rPr>
      </w:pPr>
      <w:r w:rsidRPr="002C7FC4">
        <w:rPr>
          <w:i/>
          <w:sz w:val="24"/>
          <w:szCs w:val="24"/>
        </w:rPr>
        <w:tab/>
      </w:r>
      <w:r w:rsidRPr="002C7FC4" w:rsidR="00DC5719">
        <w:rPr>
          <w:i/>
          <w:color w:val="FF0000"/>
          <w:sz w:val="24"/>
          <w:szCs w:val="24"/>
        </w:rPr>
        <w:t xml:space="preserve"> </w:t>
      </w:r>
    </w:p>
    <w:p w:rsidRPr="001A3399" w:rsidR="004C4ECB" w:rsidP="002C7FC4" w:rsidRDefault="006B09DD" w14:paraId="60179FA9" w14:textId="77777777">
      <w:pPr>
        <w:pStyle w:val="Tijeloteksta"/>
        <w:jc w:val="center"/>
        <w:rPr>
          <w:rFonts w:ascii="Arial" w:hAnsi="Arial" w:cs="Arial"/>
        </w:rPr>
      </w:pPr>
      <w:r w:rsidRPr="001A3399">
        <w:rPr>
          <w:rFonts w:ascii="Arial" w:hAnsi="Arial" w:cs="Arial"/>
        </w:rPr>
        <w:t>Obrazloženje</w:t>
      </w:r>
    </w:p>
    <w:p w:rsidRPr="001A3399" w:rsidR="008F03D9" w:rsidP="002C7FC4" w:rsidRDefault="008F03D9" w14:paraId="05550FC8" w14:textId="77777777">
      <w:pPr>
        <w:spacing w:before="0" w:line="240" w:lineRule="auto"/>
        <w:ind w:firstLine="0"/>
        <w:rPr>
          <w:sz w:val="24"/>
          <w:szCs w:val="24"/>
        </w:rPr>
      </w:pPr>
    </w:p>
    <w:p w:rsidR="00732D6B" w:rsidP="00527F99" w:rsidRDefault="00A172B3" w14:paraId="17FD5F5A" w14:textId="5D4DB813">
      <w:pPr>
        <w:widowControl/>
        <w:autoSpaceDE/>
        <w:autoSpaceDN/>
        <w:adjustRightInd/>
        <w:spacing w:before="0" w:line="240" w:lineRule="auto"/>
        <w:rPr>
          <w:sz w:val="24"/>
          <w:szCs w:val="24"/>
        </w:rPr>
      </w:pPr>
      <w:r>
        <w:rPr>
          <w:sz w:val="24"/>
          <w:szCs w:val="24"/>
        </w:rPr>
        <w:t>1</w:t>
      </w:r>
      <w:r w:rsidR="00527F99">
        <w:rPr>
          <w:sz w:val="24"/>
          <w:szCs w:val="24"/>
        </w:rPr>
        <w:t>.</w:t>
      </w:r>
      <w:r>
        <w:rPr>
          <w:sz w:val="24"/>
          <w:szCs w:val="24"/>
        </w:rPr>
        <w:tab/>
      </w:r>
      <w:r w:rsidRPr="00BB575A" w:rsidR="00E61340">
        <w:rPr>
          <w:sz w:val="24"/>
          <w:szCs w:val="24"/>
        </w:rPr>
        <w:t>Tužitelj</w:t>
      </w:r>
      <w:r w:rsidR="00732D6B">
        <w:rPr>
          <w:sz w:val="24"/>
          <w:szCs w:val="24"/>
        </w:rPr>
        <w:t>ica</w:t>
      </w:r>
      <w:r w:rsidRPr="00BB575A" w:rsidR="00E61340">
        <w:rPr>
          <w:sz w:val="24"/>
          <w:szCs w:val="24"/>
        </w:rPr>
        <w:t xml:space="preserve"> </w:t>
      </w:r>
      <w:r w:rsidR="00732D6B">
        <w:rPr>
          <w:sz w:val="24"/>
          <w:szCs w:val="24"/>
        </w:rPr>
        <w:t>K</w:t>
      </w:r>
      <w:r w:rsidR="00F57505">
        <w:rPr>
          <w:sz w:val="24"/>
          <w:szCs w:val="24"/>
        </w:rPr>
        <w:t>.</w:t>
      </w:r>
      <w:r w:rsidR="00732D6B">
        <w:rPr>
          <w:sz w:val="24"/>
          <w:szCs w:val="24"/>
        </w:rPr>
        <w:t xml:space="preserve"> I</w:t>
      </w:r>
      <w:r w:rsidR="00F57505">
        <w:rPr>
          <w:sz w:val="24"/>
          <w:szCs w:val="24"/>
        </w:rPr>
        <w:t>.</w:t>
      </w:r>
      <w:r w:rsidR="00527F99">
        <w:rPr>
          <w:sz w:val="24"/>
          <w:szCs w:val="24"/>
        </w:rPr>
        <w:t xml:space="preserve">, </w:t>
      </w:r>
      <w:r w:rsidRPr="00BB575A" w:rsidR="00E61340">
        <w:rPr>
          <w:sz w:val="24"/>
          <w:szCs w:val="24"/>
        </w:rPr>
        <w:t>zastupan</w:t>
      </w:r>
      <w:r w:rsidRPr="00BB575A" w:rsidR="00723E5A">
        <w:rPr>
          <w:sz w:val="24"/>
          <w:szCs w:val="24"/>
        </w:rPr>
        <w:t xml:space="preserve"> po uvodno označenoj punomoćnici, </w:t>
      </w:r>
      <w:r w:rsidRPr="00BB575A" w:rsidR="00E61340">
        <w:rPr>
          <w:sz w:val="24"/>
          <w:szCs w:val="24"/>
        </w:rPr>
        <w:t>podn</w:t>
      </w:r>
      <w:r w:rsidR="00732D6B">
        <w:rPr>
          <w:sz w:val="24"/>
          <w:szCs w:val="24"/>
        </w:rPr>
        <w:t>ijela</w:t>
      </w:r>
      <w:r w:rsidRPr="00BB575A" w:rsidR="00723E5A">
        <w:rPr>
          <w:sz w:val="24"/>
          <w:szCs w:val="24"/>
        </w:rPr>
        <w:t xml:space="preserve"> je ovom sudu</w:t>
      </w:r>
      <w:r w:rsidR="00732D6B">
        <w:rPr>
          <w:sz w:val="24"/>
          <w:szCs w:val="24"/>
        </w:rPr>
        <w:t xml:space="preserve"> 13. lipnja 2025,</w:t>
      </w:r>
      <w:r w:rsidRPr="00BB575A" w:rsidR="00723E5A">
        <w:rPr>
          <w:sz w:val="24"/>
          <w:szCs w:val="24"/>
        </w:rPr>
        <w:t xml:space="preserve"> tužbu protiv </w:t>
      </w:r>
      <w:r w:rsidRPr="00BB575A" w:rsidR="00E61340">
        <w:rPr>
          <w:sz w:val="24"/>
          <w:szCs w:val="24"/>
        </w:rPr>
        <w:t>tuženi</w:t>
      </w:r>
      <w:r w:rsidR="00732D6B">
        <w:rPr>
          <w:sz w:val="24"/>
          <w:szCs w:val="24"/>
        </w:rPr>
        <w:t>ka D</w:t>
      </w:r>
      <w:r w:rsidR="00F57505">
        <w:rPr>
          <w:sz w:val="24"/>
          <w:szCs w:val="24"/>
        </w:rPr>
        <w:t>.</w:t>
      </w:r>
      <w:r w:rsidR="00732D6B">
        <w:rPr>
          <w:sz w:val="24"/>
          <w:szCs w:val="24"/>
        </w:rPr>
        <w:t xml:space="preserve"> I</w:t>
      </w:r>
      <w:r w:rsidR="00F57505">
        <w:rPr>
          <w:sz w:val="24"/>
          <w:szCs w:val="24"/>
        </w:rPr>
        <w:t>.</w:t>
      </w:r>
      <w:r w:rsidR="009A0FE9">
        <w:rPr>
          <w:sz w:val="24"/>
          <w:szCs w:val="24"/>
        </w:rPr>
        <w:t>,</w:t>
      </w:r>
      <w:r w:rsidRPr="00BB575A" w:rsidR="00E61340">
        <w:rPr>
          <w:sz w:val="24"/>
          <w:szCs w:val="24"/>
        </w:rPr>
        <w:t xml:space="preserve"> </w:t>
      </w:r>
      <w:r w:rsidR="00527F99">
        <w:rPr>
          <w:sz w:val="24"/>
          <w:szCs w:val="24"/>
        </w:rPr>
        <w:t xml:space="preserve">radi razvoda braka, </w:t>
      </w:r>
      <w:r w:rsidRPr="00BB575A" w:rsidR="00723E5A">
        <w:rPr>
          <w:sz w:val="24"/>
          <w:szCs w:val="24"/>
        </w:rPr>
        <w:t>zaključenog</w:t>
      </w:r>
      <w:r w:rsidRPr="00BB575A" w:rsidR="005607C8">
        <w:rPr>
          <w:sz w:val="24"/>
          <w:szCs w:val="24"/>
        </w:rPr>
        <w:t xml:space="preserve"> </w:t>
      </w:r>
      <w:r w:rsidR="00732D6B">
        <w:rPr>
          <w:sz w:val="24"/>
          <w:szCs w:val="24"/>
        </w:rPr>
        <w:t>8</w:t>
      </w:r>
      <w:r w:rsidR="009A0FE9">
        <w:rPr>
          <w:sz w:val="24"/>
          <w:szCs w:val="24"/>
        </w:rPr>
        <w:t>. lipnja 2007</w:t>
      </w:r>
      <w:r w:rsidRPr="00BB575A" w:rsidR="00262582">
        <w:rPr>
          <w:sz w:val="24"/>
          <w:szCs w:val="24"/>
        </w:rPr>
        <w:t xml:space="preserve">. U tužbi navodi kako </w:t>
      </w:r>
      <w:r w:rsidRPr="00BB575A" w:rsidR="00E61340">
        <w:rPr>
          <w:sz w:val="24"/>
          <w:szCs w:val="24"/>
        </w:rPr>
        <w:t>je u njihovom braku</w:t>
      </w:r>
      <w:r w:rsidRPr="00BB575A" w:rsidR="00E43047">
        <w:rPr>
          <w:sz w:val="24"/>
          <w:szCs w:val="24"/>
        </w:rPr>
        <w:t>,</w:t>
      </w:r>
      <w:r w:rsidRPr="009A0FE9" w:rsidR="009A0FE9">
        <w:t xml:space="preserve"> </w:t>
      </w:r>
      <w:r w:rsidR="00732D6B">
        <w:rPr>
          <w:sz w:val="24"/>
          <w:szCs w:val="24"/>
        </w:rPr>
        <w:t xml:space="preserve">rođeno dvoje zajedničke </w:t>
      </w:r>
      <w:proofErr w:type="spellStart"/>
      <w:r w:rsidR="00732D6B">
        <w:rPr>
          <w:sz w:val="24"/>
          <w:szCs w:val="24"/>
        </w:rPr>
        <w:t>mlt</w:t>
      </w:r>
      <w:proofErr w:type="spellEnd"/>
      <w:r w:rsidR="00732D6B">
        <w:rPr>
          <w:sz w:val="24"/>
          <w:szCs w:val="24"/>
        </w:rPr>
        <w:t>. djece D</w:t>
      </w:r>
      <w:r w:rsidR="00F57505">
        <w:rPr>
          <w:sz w:val="24"/>
          <w:szCs w:val="24"/>
        </w:rPr>
        <w:t>.</w:t>
      </w:r>
      <w:r w:rsidR="00732D6B">
        <w:rPr>
          <w:sz w:val="24"/>
          <w:szCs w:val="24"/>
        </w:rPr>
        <w:t xml:space="preserve"> i l</w:t>
      </w:r>
      <w:r w:rsidR="00F57505">
        <w:rPr>
          <w:sz w:val="24"/>
          <w:szCs w:val="24"/>
        </w:rPr>
        <w:t>.</w:t>
      </w:r>
      <w:r w:rsidR="00732D6B">
        <w:rPr>
          <w:sz w:val="24"/>
          <w:szCs w:val="24"/>
        </w:rPr>
        <w:t xml:space="preserve"> I</w:t>
      </w:r>
      <w:r w:rsidR="00F57505">
        <w:rPr>
          <w:sz w:val="24"/>
          <w:szCs w:val="24"/>
        </w:rPr>
        <w:t>.</w:t>
      </w:r>
      <w:r w:rsidR="00732D6B">
        <w:rPr>
          <w:sz w:val="24"/>
          <w:szCs w:val="24"/>
        </w:rPr>
        <w:t xml:space="preserve">. Cjelokupnu brigu oko zajedničke djece da je vodila i vodi majka, kojoj su djeca privržena, a otac djece da se nalazi na izdržavanju zatvorske kazne. </w:t>
      </w:r>
      <w:proofErr w:type="spellStart"/>
      <w:r w:rsidRPr="00732D6B" w:rsidR="00732D6B">
        <w:rPr>
          <w:sz w:val="24"/>
          <w:szCs w:val="24"/>
        </w:rPr>
        <w:t>Mlt</w:t>
      </w:r>
      <w:proofErr w:type="spellEnd"/>
      <w:r w:rsidRPr="00732D6B" w:rsidR="00732D6B">
        <w:rPr>
          <w:sz w:val="24"/>
          <w:szCs w:val="24"/>
        </w:rPr>
        <w:t>. D</w:t>
      </w:r>
      <w:r w:rsidR="00F57505">
        <w:rPr>
          <w:sz w:val="24"/>
          <w:szCs w:val="24"/>
        </w:rPr>
        <w:t>.</w:t>
      </w:r>
      <w:r w:rsidRPr="00732D6B" w:rsidR="00732D6B">
        <w:rPr>
          <w:sz w:val="24"/>
          <w:szCs w:val="24"/>
        </w:rPr>
        <w:t xml:space="preserve"> I</w:t>
      </w:r>
      <w:r w:rsidR="00F57505">
        <w:rPr>
          <w:sz w:val="24"/>
          <w:szCs w:val="24"/>
        </w:rPr>
        <w:t>.</w:t>
      </w:r>
      <w:r w:rsidRPr="00732D6B" w:rsidR="00732D6B">
        <w:rPr>
          <w:sz w:val="24"/>
          <w:szCs w:val="24"/>
        </w:rPr>
        <w:t xml:space="preserve"> pohađa srednju školu ( </w:t>
      </w:r>
      <w:r w:rsidR="00F57505">
        <w:rPr>
          <w:sz w:val="24"/>
          <w:szCs w:val="24"/>
        </w:rPr>
        <w:t>…</w:t>
      </w:r>
      <w:r w:rsidRPr="00732D6B" w:rsidR="00732D6B">
        <w:rPr>
          <w:sz w:val="24"/>
          <w:szCs w:val="24"/>
        </w:rPr>
        <w:t xml:space="preserve"> godina), dok </w:t>
      </w:r>
      <w:proofErr w:type="spellStart"/>
      <w:r w:rsidR="00732D6B">
        <w:rPr>
          <w:sz w:val="24"/>
          <w:szCs w:val="24"/>
        </w:rPr>
        <w:t>m</w:t>
      </w:r>
      <w:r w:rsidRPr="00732D6B" w:rsidR="00732D6B">
        <w:rPr>
          <w:sz w:val="24"/>
          <w:szCs w:val="24"/>
        </w:rPr>
        <w:t>lt</w:t>
      </w:r>
      <w:proofErr w:type="spellEnd"/>
      <w:r w:rsidRPr="00732D6B" w:rsidR="00732D6B">
        <w:rPr>
          <w:sz w:val="24"/>
          <w:szCs w:val="24"/>
        </w:rPr>
        <w:t>. L</w:t>
      </w:r>
      <w:r w:rsidR="00F57505">
        <w:rPr>
          <w:sz w:val="24"/>
          <w:szCs w:val="24"/>
        </w:rPr>
        <w:t>.</w:t>
      </w:r>
      <w:r w:rsidRPr="00732D6B" w:rsidR="00732D6B">
        <w:rPr>
          <w:sz w:val="24"/>
          <w:szCs w:val="24"/>
        </w:rPr>
        <w:t xml:space="preserve"> I</w:t>
      </w:r>
      <w:r w:rsidR="00F57505">
        <w:rPr>
          <w:sz w:val="24"/>
          <w:szCs w:val="24"/>
        </w:rPr>
        <w:t>.</w:t>
      </w:r>
      <w:r w:rsidRPr="00732D6B" w:rsidR="00732D6B">
        <w:rPr>
          <w:sz w:val="24"/>
          <w:szCs w:val="24"/>
        </w:rPr>
        <w:t xml:space="preserve"> pohađa osnovnu školu ( </w:t>
      </w:r>
      <w:r w:rsidR="00F57505">
        <w:rPr>
          <w:sz w:val="24"/>
          <w:szCs w:val="24"/>
        </w:rPr>
        <w:t>…</w:t>
      </w:r>
      <w:r w:rsidRPr="00732D6B" w:rsidR="00732D6B">
        <w:rPr>
          <w:sz w:val="24"/>
          <w:szCs w:val="24"/>
        </w:rPr>
        <w:t xml:space="preserve"> godina) i imaju</w:t>
      </w:r>
      <w:r w:rsidR="00732D6B">
        <w:rPr>
          <w:sz w:val="24"/>
          <w:szCs w:val="24"/>
        </w:rPr>
        <w:t xml:space="preserve"> po</w:t>
      </w:r>
      <w:r w:rsidRPr="00732D6B" w:rsidR="00732D6B">
        <w:rPr>
          <w:sz w:val="24"/>
          <w:szCs w:val="24"/>
        </w:rPr>
        <w:t>trebe kao i sva djeca njihove dobi, u smislu kupnje školske torbe, školskih udžbenika, radnih bilježnica i nastavnog materijala, troškova za školsku prehranu, troškovi odjeće i obuće i školskih izleta.</w:t>
      </w:r>
      <w:r w:rsidR="00732D6B">
        <w:rPr>
          <w:sz w:val="24"/>
          <w:szCs w:val="24"/>
        </w:rPr>
        <w:t xml:space="preserve"> </w:t>
      </w:r>
      <w:r w:rsidRPr="009A0FE9" w:rsidR="009A0FE9">
        <w:rPr>
          <w:sz w:val="24"/>
          <w:szCs w:val="24"/>
        </w:rPr>
        <w:t>Tužitelj</w:t>
      </w:r>
      <w:r w:rsidR="00732D6B">
        <w:rPr>
          <w:sz w:val="24"/>
          <w:szCs w:val="24"/>
        </w:rPr>
        <w:t>ica</w:t>
      </w:r>
      <w:r w:rsidRPr="009A0FE9" w:rsidR="009A0FE9">
        <w:rPr>
          <w:sz w:val="24"/>
          <w:szCs w:val="24"/>
        </w:rPr>
        <w:t xml:space="preserve"> pokreće ovaj parnični postupak </w:t>
      </w:r>
      <w:r w:rsidR="00732D6B">
        <w:rPr>
          <w:sz w:val="24"/>
          <w:szCs w:val="24"/>
        </w:rPr>
        <w:t xml:space="preserve">zbog teško i trajno poremećenih bračnih odnosa, te predlaže da se uz odluku o razvodu braka, u odnosu na </w:t>
      </w:r>
      <w:proofErr w:type="spellStart"/>
      <w:r w:rsidR="00732D6B">
        <w:rPr>
          <w:sz w:val="24"/>
          <w:szCs w:val="24"/>
        </w:rPr>
        <w:t>mll</w:t>
      </w:r>
      <w:proofErr w:type="spellEnd"/>
      <w:r w:rsidR="00732D6B">
        <w:rPr>
          <w:sz w:val="24"/>
          <w:szCs w:val="24"/>
        </w:rPr>
        <w:t xml:space="preserve"> djecu, donese odluka da stanuju s majkom, a da se osobni odnosi oca i djece odrede prema dogovoru roditelja i djece, roditeljsku skrb da izvršavaju zajednički i sporazumno, te da otac za svako dijete doprinosi s iznosom od po 500,00 eura.   </w:t>
      </w:r>
    </w:p>
    <w:p w:rsidR="00025B4E" w:rsidP="00025B4E" w:rsidRDefault="008651DB" w14:paraId="47AAC73B" w14:textId="60DDC21A">
      <w:pPr>
        <w:widowControl/>
        <w:autoSpaceDE/>
        <w:autoSpaceDN/>
        <w:adjustRightInd/>
        <w:spacing w:before="0" w:line="240" w:lineRule="auto"/>
        <w:rPr>
          <w:sz w:val="24"/>
          <w:szCs w:val="24"/>
        </w:rPr>
      </w:pPr>
      <w:r w:rsidRPr="00043EBD">
        <w:rPr>
          <w:sz w:val="24"/>
          <w:szCs w:val="24"/>
        </w:rPr>
        <w:t>2.</w:t>
      </w:r>
      <w:r w:rsidRPr="00043EBD">
        <w:rPr>
          <w:sz w:val="24"/>
          <w:szCs w:val="24"/>
        </w:rPr>
        <w:tab/>
      </w:r>
      <w:r w:rsidRPr="00043EBD" w:rsidR="002D0282">
        <w:rPr>
          <w:sz w:val="24"/>
          <w:szCs w:val="24"/>
        </w:rPr>
        <w:t>Tuženi</w:t>
      </w:r>
      <w:r w:rsidR="00732D6B">
        <w:rPr>
          <w:sz w:val="24"/>
          <w:szCs w:val="24"/>
        </w:rPr>
        <w:t xml:space="preserve">k je u odgovoru na tužbu naveo kako se ne protivi tužbi radi razvoda braka jer da su njihovu odnosi doista </w:t>
      </w:r>
      <w:r w:rsidR="00025B4E">
        <w:rPr>
          <w:sz w:val="24"/>
          <w:szCs w:val="24"/>
        </w:rPr>
        <w:t xml:space="preserve">teško i trajno poremećeni, a da se protivi postavljenom iznosu za uzdržavanje jer da su isti nerealno određeni. Naknadno podneskom od 11. kolovoza 2025., tuženik navodi kako je došlo do promijenjenih okolnosti budući je 7. srpnja 2025., pušten iz istražnog zatvora, te da je u odnosu za kazneno djelo zbog kojeg je bio u istražnom zatvoru donesena oslobađajuća presuda, (odbija se optužba). Smatra kako tužiteljica nije kapacitirana da bi joj djeca bila dana na skrbništvo, te kao </w:t>
      </w:r>
      <w:proofErr w:type="spellStart"/>
      <w:r w:rsidR="00025B4E">
        <w:rPr>
          <w:sz w:val="24"/>
          <w:szCs w:val="24"/>
        </w:rPr>
        <w:t>protutužitelj</w:t>
      </w:r>
      <w:proofErr w:type="spellEnd"/>
      <w:r w:rsidR="00025B4E">
        <w:rPr>
          <w:sz w:val="24"/>
          <w:szCs w:val="24"/>
        </w:rPr>
        <w:t xml:space="preserve"> postavlja </w:t>
      </w:r>
      <w:proofErr w:type="spellStart"/>
      <w:r w:rsidR="00025B4E">
        <w:rPr>
          <w:sz w:val="24"/>
          <w:szCs w:val="24"/>
        </w:rPr>
        <w:t>protutužbeni</w:t>
      </w:r>
      <w:proofErr w:type="spellEnd"/>
      <w:r w:rsidR="00025B4E">
        <w:rPr>
          <w:sz w:val="24"/>
          <w:szCs w:val="24"/>
        </w:rPr>
        <w:t xml:space="preserve"> zahtjev da djeca stanuju s njim, odnosno da osobne odnose a majkom ostvaruju sukladno dogovoru roditelja i djece, te da majka za uzdržavanje svakog djeteta doprinosi s iznosom od po 290,00 eura. </w:t>
      </w:r>
    </w:p>
    <w:p w:rsidR="00070C4E" w:rsidP="00070C4E" w:rsidRDefault="00025B4E" w14:paraId="663AEE04" w14:textId="41D70CFC">
      <w:pPr>
        <w:widowControl/>
        <w:autoSpaceDE/>
        <w:autoSpaceDN/>
        <w:adjustRightInd/>
        <w:spacing w:before="0" w:line="240" w:lineRule="auto"/>
        <w:rPr>
          <w:sz w:val="24"/>
          <w:szCs w:val="24"/>
        </w:rPr>
      </w:pPr>
      <w:r>
        <w:rPr>
          <w:sz w:val="24"/>
          <w:szCs w:val="24"/>
        </w:rPr>
        <w:t>3.</w:t>
      </w:r>
      <w:r>
        <w:rPr>
          <w:sz w:val="24"/>
          <w:szCs w:val="24"/>
        </w:rPr>
        <w:tab/>
        <w:t>Tužiteljica/</w:t>
      </w:r>
      <w:proofErr w:type="spellStart"/>
      <w:r>
        <w:rPr>
          <w:sz w:val="24"/>
          <w:szCs w:val="24"/>
        </w:rPr>
        <w:t>protutužena</w:t>
      </w:r>
      <w:proofErr w:type="spellEnd"/>
      <w:r>
        <w:rPr>
          <w:sz w:val="24"/>
          <w:szCs w:val="24"/>
        </w:rPr>
        <w:t xml:space="preserve"> je u odnosu na izneseno navela kako je iz </w:t>
      </w:r>
      <w:r w:rsidRPr="00025B4E">
        <w:rPr>
          <w:sz w:val="24"/>
          <w:szCs w:val="24"/>
        </w:rPr>
        <w:t>presud</w:t>
      </w:r>
      <w:r>
        <w:rPr>
          <w:sz w:val="24"/>
          <w:szCs w:val="24"/>
        </w:rPr>
        <w:t>e</w:t>
      </w:r>
      <w:r w:rsidRPr="00025B4E">
        <w:rPr>
          <w:sz w:val="24"/>
          <w:szCs w:val="24"/>
        </w:rPr>
        <w:t xml:space="preserve"> o kaznenom nalogu, Općinski sud u Zadru, poslovni broj K-</w:t>
      </w:r>
      <w:r w:rsidR="00F57505">
        <w:rPr>
          <w:sz w:val="24"/>
          <w:szCs w:val="24"/>
        </w:rPr>
        <w:t>…</w:t>
      </w:r>
      <w:r w:rsidRPr="00025B4E">
        <w:rPr>
          <w:sz w:val="24"/>
          <w:szCs w:val="24"/>
        </w:rPr>
        <w:t xml:space="preserve">/2025 iz koje </w:t>
      </w:r>
      <w:r>
        <w:rPr>
          <w:sz w:val="24"/>
          <w:szCs w:val="24"/>
        </w:rPr>
        <w:t xml:space="preserve">razvidno da je </w:t>
      </w:r>
      <w:r w:rsidRPr="00025B4E">
        <w:rPr>
          <w:sz w:val="24"/>
          <w:szCs w:val="24"/>
        </w:rPr>
        <w:t xml:space="preserve">tuženik kriv za </w:t>
      </w:r>
      <w:proofErr w:type="spellStart"/>
      <w:r w:rsidRPr="00025B4E">
        <w:rPr>
          <w:sz w:val="24"/>
          <w:szCs w:val="24"/>
        </w:rPr>
        <w:t>učin</w:t>
      </w:r>
      <w:proofErr w:type="spellEnd"/>
      <w:r w:rsidRPr="00025B4E">
        <w:rPr>
          <w:sz w:val="24"/>
          <w:szCs w:val="24"/>
        </w:rPr>
        <w:t xml:space="preserve"> kaznenog djela prijetnje bliskoj osobi i to kćeri L</w:t>
      </w:r>
      <w:r w:rsidR="00F57505">
        <w:rPr>
          <w:sz w:val="24"/>
          <w:szCs w:val="24"/>
        </w:rPr>
        <w:t>.</w:t>
      </w:r>
      <w:r w:rsidRPr="00025B4E">
        <w:rPr>
          <w:sz w:val="24"/>
          <w:szCs w:val="24"/>
        </w:rPr>
        <w:t xml:space="preserve"> I</w:t>
      </w:r>
      <w:r w:rsidR="00F57505">
        <w:rPr>
          <w:sz w:val="24"/>
          <w:szCs w:val="24"/>
        </w:rPr>
        <w:t>.</w:t>
      </w:r>
      <w:r w:rsidRPr="00025B4E">
        <w:rPr>
          <w:sz w:val="24"/>
          <w:szCs w:val="24"/>
        </w:rPr>
        <w:t xml:space="preserve"> na način da je u </w:t>
      </w:r>
      <w:proofErr w:type="spellStart"/>
      <w:r w:rsidRPr="00025B4E">
        <w:rPr>
          <w:sz w:val="24"/>
          <w:szCs w:val="24"/>
        </w:rPr>
        <w:t>caffe</w:t>
      </w:r>
      <w:proofErr w:type="spellEnd"/>
      <w:r w:rsidRPr="00025B4E">
        <w:rPr>
          <w:sz w:val="24"/>
          <w:szCs w:val="24"/>
        </w:rPr>
        <w:t xml:space="preserve"> baru pokraj gradskog mosta, u razgovoru s T</w:t>
      </w:r>
      <w:r w:rsidR="00F57505">
        <w:rPr>
          <w:sz w:val="24"/>
          <w:szCs w:val="24"/>
        </w:rPr>
        <w:t>.</w:t>
      </w:r>
      <w:r w:rsidRPr="00025B4E">
        <w:rPr>
          <w:sz w:val="24"/>
          <w:szCs w:val="24"/>
        </w:rPr>
        <w:t xml:space="preserve"> Š</w:t>
      </w:r>
      <w:r w:rsidR="00F57505">
        <w:rPr>
          <w:sz w:val="24"/>
          <w:szCs w:val="24"/>
        </w:rPr>
        <w:t>.</w:t>
      </w:r>
      <w:r w:rsidRPr="00025B4E">
        <w:rPr>
          <w:sz w:val="24"/>
          <w:szCs w:val="24"/>
        </w:rPr>
        <w:t>, a u cilju da uplaši svoju kćer istome rekao: „ ja ću L</w:t>
      </w:r>
      <w:r w:rsidR="00F57505">
        <w:rPr>
          <w:sz w:val="24"/>
          <w:szCs w:val="24"/>
        </w:rPr>
        <w:t>.</w:t>
      </w:r>
      <w:r w:rsidRPr="00025B4E">
        <w:rPr>
          <w:sz w:val="24"/>
          <w:szCs w:val="24"/>
        </w:rPr>
        <w:t xml:space="preserve"> moju otići ubiti, pa ću onda sebe ubit“, kao i „ F</w:t>
      </w:r>
      <w:r w:rsidR="00F57505">
        <w:rPr>
          <w:sz w:val="24"/>
          <w:szCs w:val="24"/>
        </w:rPr>
        <w:t>.</w:t>
      </w:r>
      <w:r w:rsidRPr="00025B4E">
        <w:rPr>
          <w:sz w:val="24"/>
          <w:szCs w:val="24"/>
        </w:rPr>
        <w:t>, ti ne znaš koja je ovo budala ovdje, ja sam mrtav čovjek..“</w:t>
      </w:r>
      <w:r>
        <w:rPr>
          <w:sz w:val="24"/>
          <w:szCs w:val="24"/>
        </w:rPr>
        <w:t xml:space="preserve"> Nadalje, </w:t>
      </w:r>
      <w:r w:rsidRPr="00025B4E">
        <w:rPr>
          <w:sz w:val="24"/>
          <w:szCs w:val="24"/>
        </w:rPr>
        <w:t>tuženik</w:t>
      </w:r>
      <w:r w:rsidR="00070C4E">
        <w:rPr>
          <w:sz w:val="24"/>
          <w:szCs w:val="24"/>
        </w:rPr>
        <w:t>/</w:t>
      </w:r>
      <w:proofErr w:type="spellStart"/>
      <w:r w:rsidR="00070C4E">
        <w:rPr>
          <w:sz w:val="24"/>
          <w:szCs w:val="24"/>
        </w:rPr>
        <w:t>protutužitelj</w:t>
      </w:r>
      <w:proofErr w:type="spellEnd"/>
      <w:r w:rsidR="00070C4E">
        <w:rPr>
          <w:sz w:val="24"/>
          <w:szCs w:val="24"/>
        </w:rPr>
        <w:t xml:space="preserve"> da</w:t>
      </w:r>
      <w:r w:rsidRPr="00025B4E">
        <w:rPr>
          <w:sz w:val="24"/>
          <w:szCs w:val="24"/>
        </w:rPr>
        <w:t xml:space="preserve"> neprestano prijeti kako tužiteljici</w:t>
      </w:r>
      <w:r w:rsidR="00070C4E">
        <w:rPr>
          <w:sz w:val="24"/>
          <w:szCs w:val="24"/>
        </w:rPr>
        <w:t>/</w:t>
      </w:r>
      <w:proofErr w:type="spellStart"/>
      <w:r w:rsidR="00070C4E">
        <w:rPr>
          <w:sz w:val="24"/>
          <w:szCs w:val="24"/>
        </w:rPr>
        <w:t>protutuženoj</w:t>
      </w:r>
      <w:proofErr w:type="spellEnd"/>
      <w:r w:rsidRPr="00025B4E">
        <w:rPr>
          <w:sz w:val="24"/>
          <w:szCs w:val="24"/>
        </w:rPr>
        <w:t xml:space="preserve"> tako i svojoj djeci, te iz tog razloga zasigurno nije adekvatna osoba koja bi mogla biti skrbnik djeci. Adekvatna osoba za skrb ne upućuje ozbiljne prijetnje smrću svom djetetu.</w:t>
      </w:r>
      <w:r w:rsidR="00070C4E">
        <w:rPr>
          <w:sz w:val="24"/>
          <w:szCs w:val="24"/>
        </w:rPr>
        <w:t xml:space="preserve"> </w:t>
      </w:r>
      <w:r w:rsidRPr="00025B4E">
        <w:rPr>
          <w:sz w:val="24"/>
          <w:szCs w:val="24"/>
        </w:rPr>
        <w:lastRenderedPageBreak/>
        <w:t>Tužiteljica</w:t>
      </w:r>
      <w:r w:rsidR="00070C4E">
        <w:rPr>
          <w:sz w:val="24"/>
          <w:szCs w:val="24"/>
        </w:rPr>
        <w:t>/</w:t>
      </w:r>
      <w:proofErr w:type="spellStart"/>
      <w:r w:rsidR="00070C4E">
        <w:rPr>
          <w:sz w:val="24"/>
          <w:szCs w:val="24"/>
        </w:rPr>
        <w:t>protutužena</w:t>
      </w:r>
      <w:proofErr w:type="spellEnd"/>
      <w:r w:rsidR="00070C4E">
        <w:rPr>
          <w:sz w:val="24"/>
          <w:szCs w:val="24"/>
        </w:rPr>
        <w:t xml:space="preserve"> da</w:t>
      </w:r>
      <w:r w:rsidRPr="00025B4E">
        <w:rPr>
          <w:sz w:val="24"/>
          <w:szCs w:val="24"/>
        </w:rPr>
        <w:t xml:space="preserve"> ne brani niti bi ikad branila da djeca viđaju svog oca te da s istima imaju normalan roditeljski odnos, no to zbog ponašanja tuženika nije moguć</w:t>
      </w:r>
      <w:r w:rsidR="00070C4E">
        <w:rPr>
          <w:sz w:val="24"/>
          <w:szCs w:val="24"/>
        </w:rPr>
        <w:t xml:space="preserve">, pa se u cijelosti protivi </w:t>
      </w:r>
      <w:proofErr w:type="spellStart"/>
      <w:r w:rsidR="00070C4E">
        <w:rPr>
          <w:sz w:val="24"/>
          <w:szCs w:val="24"/>
        </w:rPr>
        <w:t>protutužbenom</w:t>
      </w:r>
      <w:proofErr w:type="spellEnd"/>
      <w:r w:rsidR="00070C4E">
        <w:rPr>
          <w:sz w:val="24"/>
          <w:szCs w:val="24"/>
        </w:rPr>
        <w:t xml:space="preserve"> zahtjevu</w:t>
      </w:r>
      <w:r w:rsidRPr="00025B4E">
        <w:rPr>
          <w:sz w:val="24"/>
          <w:szCs w:val="24"/>
        </w:rPr>
        <w:t xml:space="preserve"> kao </w:t>
      </w:r>
      <w:proofErr w:type="spellStart"/>
      <w:r w:rsidRPr="00025B4E">
        <w:rPr>
          <w:sz w:val="24"/>
          <w:szCs w:val="24"/>
        </w:rPr>
        <w:t>neosnovanom.Dalje</w:t>
      </w:r>
      <w:proofErr w:type="spellEnd"/>
      <w:r w:rsidRPr="00025B4E">
        <w:rPr>
          <w:sz w:val="24"/>
          <w:szCs w:val="24"/>
        </w:rPr>
        <w:t>, tuženikova</w:t>
      </w:r>
      <w:r w:rsidR="00070C4E">
        <w:rPr>
          <w:sz w:val="24"/>
          <w:szCs w:val="24"/>
        </w:rPr>
        <w:t>/</w:t>
      </w:r>
      <w:proofErr w:type="spellStart"/>
      <w:r w:rsidR="00070C4E">
        <w:rPr>
          <w:sz w:val="24"/>
          <w:szCs w:val="24"/>
        </w:rPr>
        <w:t>protutužiteljava</w:t>
      </w:r>
      <w:proofErr w:type="spellEnd"/>
      <w:r w:rsidRPr="00025B4E">
        <w:rPr>
          <w:sz w:val="24"/>
          <w:szCs w:val="24"/>
        </w:rPr>
        <w:t xml:space="preserve"> primanja</w:t>
      </w:r>
      <w:r w:rsidR="00070C4E">
        <w:rPr>
          <w:sz w:val="24"/>
          <w:szCs w:val="24"/>
        </w:rPr>
        <w:t xml:space="preserve"> da</w:t>
      </w:r>
      <w:r w:rsidRPr="00025B4E">
        <w:rPr>
          <w:sz w:val="24"/>
          <w:szCs w:val="24"/>
        </w:rPr>
        <w:t xml:space="preserve"> su i više nego dovoljno visoka da bi za uzdržavanje svoje djece pridonosio onoliko koliko se to tužbenim zahtjevom traži, stoga bilo kakvo pozivanje na minimalne kriterije za uzdržavanje djece u ovom konkretnom slučaju je neosnovano</w:t>
      </w:r>
      <w:r w:rsidR="00070C4E">
        <w:rPr>
          <w:sz w:val="24"/>
          <w:szCs w:val="24"/>
        </w:rPr>
        <w:t xml:space="preserve"> jer da je otac u mogućnosti pridonositi više od minimalnog iznosa. </w:t>
      </w:r>
    </w:p>
    <w:p w:rsidRPr="00215A9D" w:rsidR="00215A9D" w:rsidP="000F15FF" w:rsidRDefault="00070C4E" w14:paraId="536B3A6A" w14:textId="5B742329">
      <w:pPr>
        <w:widowControl/>
        <w:autoSpaceDE/>
        <w:autoSpaceDN/>
        <w:adjustRightInd/>
        <w:spacing w:before="0" w:line="240" w:lineRule="auto"/>
        <w:rPr>
          <w:sz w:val="24"/>
          <w:szCs w:val="24"/>
        </w:rPr>
      </w:pPr>
      <w:r>
        <w:rPr>
          <w:sz w:val="24"/>
          <w:szCs w:val="24"/>
        </w:rPr>
        <w:t>4</w:t>
      </w:r>
      <w:r w:rsidRPr="007C007F" w:rsidR="008651DB">
        <w:rPr>
          <w:sz w:val="24"/>
          <w:szCs w:val="24"/>
        </w:rPr>
        <w:t>.</w:t>
      </w:r>
      <w:r w:rsidRPr="007C007F" w:rsidR="008651DB">
        <w:rPr>
          <w:sz w:val="24"/>
          <w:szCs w:val="24"/>
        </w:rPr>
        <w:tab/>
      </w:r>
      <w:r w:rsidRPr="007C007F" w:rsidR="00985630">
        <w:rPr>
          <w:sz w:val="24"/>
          <w:szCs w:val="24"/>
        </w:rPr>
        <w:t>Sud je u dokaznom postupku izvršio uvid</w:t>
      </w:r>
      <w:r w:rsidRPr="007C007F" w:rsidR="00772517">
        <w:rPr>
          <w:sz w:val="24"/>
          <w:szCs w:val="24"/>
        </w:rPr>
        <w:t xml:space="preserve"> u</w:t>
      </w:r>
      <w:r>
        <w:rPr>
          <w:sz w:val="24"/>
          <w:szCs w:val="24"/>
        </w:rPr>
        <w:t xml:space="preserve"> vjenčani list (</w:t>
      </w:r>
      <w:proofErr w:type="spellStart"/>
      <w:r>
        <w:rPr>
          <w:sz w:val="24"/>
          <w:szCs w:val="24"/>
        </w:rPr>
        <w:t>l.s</w:t>
      </w:r>
      <w:proofErr w:type="spellEnd"/>
      <w:r>
        <w:rPr>
          <w:sz w:val="24"/>
          <w:szCs w:val="24"/>
        </w:rPr>
        <w:t xml:space="preserve">. 5), </w:t>
      </w:r>
      <w:r w:rsidRPr="007C007F" w:rsidR="00772517">
        <w:rPr>
          <w:sz w:val="24"/>
          <w:szCs w:val="24"/>
        </w:rPr>
        <w:t xml:space="preserve"> </w:t>
      </w:r>
      <w:r w:rsidR="00542AD5">
        <w:rPr>
          <w:sz w:val="24"/>
          <w:szCs w:val="24"/>
        </w:rPr>
        <w:t xml:space="preserve">izvješće o provedenom obveznom savjetovanju prije pokretanja postupka razvoda braka s djetetom ( </w:t>
      </w:r>
      <w:proofErr w:type="spellStart"/>
      <w:r w:rsidR="00542AD5">
        <w:rPr>
          <w:sz w:val="24"/>
          <w:szCs w:val="24"/>
        </w:rPr>
        <w:t>l.s</w:t>
      </w:r>
      <w:proofErr w:type="spellEnd"/>
      <w:r w:rsidR="00542AD5">
        <w:rPr>
          <w:sz w:val="24"/>
          <w:szCs w:val="24"/>
        </w:rPr>
        <w:t xml:space="preserve">. </w:t>
      </w:r>
      <w:r>
        <w:rPr>
          <w:sz w:val="24"/>
          <w:szCs w:val="24"/>
        </w:rPr>
        <w:t>7</w:t>
      </w:r>
      <w:r w:rsidR="00F94A04">
        <w:rPr>
          <w:sz w:val="24"/>
          <w:szCs w:val="24"/>
        </w:rPr>
        <w:t xml:space="preserve">), </w:t>
      </w:r>
      <w:r>
        <w:rPr>
          <w:sz w:val="24"/>
          <w:szCs w:val="24"/>
        </w:rPr>
        <w:t>izvadak iz matice rođenih (</w:t>
      </w:r>
      <w:proofErr w:type="spellStart"/>
      <w:r>
        <w:rPr>
          <w:sz w:val="24"/>
          <w:szCs w:val="24"/>
        </w:rPr>
        <w:t>l.s</w:t>
      </w:r>
      <w:proofErr w:type="spellEnd"/>
      <w:r>
        <w:rPr>
          <w:sz w:val="24"/>
          <w:szCs w:val="24"/>
        </w:rPr>
        <w:t>. 8</w:t>
      </w:r>
      <w:r w:rsidR="00295CB4">
        <w:rPr>
          <w:sz w:val="24"/>
          <w:szCs w:val="24"/>
        </w:rPr>
        <w:t xml:space="preserve">-9), presudu o kaznenom nalogu ( </w:t>
      </w:r>
      <w:proofErr w:type="spellStart"/>
      <w:r w:rsidR="00295CB4">
        <w:rPr>
          <w:sz w:val="24"/>
          <w:szCs w:val="24"/>
        </w:rPr>
        <w:t>l.s</w:t>
      </w:r>
      <w:proofErr w:type="spellEnd"/>
      <w:r w:rsidR="00295CB4">
        <w:rPr>
          <w:sz w:val="24"/>
          <w:szCs w:val="24"/>
        </w:rPr>
        <w:t>. 32-33), nalaz Poliklinike Vrdoljak (</w:t>
      </w:r>
      <w:proofErr w:type="spellStart"/>
      <w:r w:rsidR="00295CB4">
        <w:rPr>
          <w:sz w:val="24"/>
          <w:szCs w:val="24"/>
        </w:rPr>
        <w:t>l.s</w:t>
      </w:r>
      <w:proofErr w:type="spellEnd"/>
      <w:r w:rsidR="00295CB4">
        <w:rPr>
          <w:sz w:val="24"/>
          <w:szCs w:val="24"/>
        </w:rPr>
        <w:t>. 37), uvjerenje o vlasništvu vozila (</w:t>
      </w:r>
      <w:proofErr w:type="spellStart"/>
      <w:r w:rsidR="00295CB4">
        <w:rPr>
          <w:sz w:val="24"/>
          <w:szCs w:val="24"/>
        </w:rPr>
        <w:t>l.s</w:t>
      </w:r>
      <w:proofErr w:type="spellEnd"/>
      <w:r w:rsidR="00295CB4">
        <w:rPr>
          <w:sz w:val="24"/>
          <w:szCs w:val="24"/>
        </w:rPr>
        <w:t>. 50-51) uvjerenje Ministarstva pravosuđa, Uprave i digitalne transformacije (</w:t>
      </w:r>
      <w:proofErr w:type="spellStart"/>
      <w:r w:rsidR="00295CB4">
        <w:rPr>
          <w:sz w:val="24"/>
          <w:szCs w:val="24"/>
        </w:rPr>
        <w:t>l.s</w:t>
      </w:r>
      <w:proofErr w:type="spellEnd"/>
      <w:r w:rsidR="00295CB4">
        <w:rPr>
          <w:sz w:val="24"/>
          <w:szCs w:val="24"/>
        </w:rPr>
        <w:t>. 52)</w:t>
      </w:r>
      <w:r w:rsidR="00F94A04">
        <w:rPr>
          <w:sz w:val="24"/>
          <w:szCs w:val="24"/>
        </w:rPr>
        <w:t xml:space="preserve"> </w:t>
      </w:r>
      <w:r w:rsidRPr="00215A9D" w:rsidR="00FD56D2">
        <w:rPr>
          <w:sz w:val="24"/>
          <w:szCs w:val="24"/>
        </w:rPr>
        <w:t>nalaz i mišljenje Hrvatskog zavoda za socijalni rad, Područn</w:t>
      </w:r>
      <w:r w:rsidR="00295CB4">
        <w:rPr>
          <w:sz w:val="24"/>
          <w:szCs w:val="24"/>
        </w:rPr>
        <w:t>og</w:t>
      </w:r>
      <w:r w:rsidRPr="00215A9D" w:rsidR="00FD56D2">
        <w:rPr>
          <w:sz w:val="24"/>
          <w:szCs w:val="24"/>
        </w:rPr>
        <w:t xml:space="preserve"> ured</w:t>
      </w:r>
      <w:r w:rsidR="00295CB4">
        <w:rPr>
          <w:sz w:val="24"/>
          <w:szCs w:val="24"/>
        </w:rPr>
        <w:t>a</w:t>
      </w:r>
      <w:r w:rsidRPr="00215A9D" w:rsidR="00FD56D2">
        <w:rPr>
          <w:sz w:val="24"/>
          <w:szCs w:val="24"/>
        </w:rPr>
        <w:t xml:space="preserve"> Zadar</w:t>
      </w:r>
      <w:r w:rsidR="00295CB4">
        <w:rPr>
          <w:sz w:val="24"/>
          <w:szCs w:val="24"/>
        </w:rPr>
        <w:t xml:space="preserve">, te dopunu istog </w:t>
      </w:r>
      <w:r w:rsidRPr="00215A9D" w:rsidR="00FD56D2">
        <w:rPr>
          <w:sz w:val="24"/>
          <w:szCs w:val="24"/>
        </w:rPr>
        <w:t xml:space="preserve"> ( l.s</w:t>
      </w:r>
      <w:r w:rsidR="00295CB4">
        <w:rPr>
          <w:sz w:val="24"/>
          <w:szCs w:val="24"/>
        </w:rPr>
        <w:t>.56-65,98-102) potvrdu o visini dohotka i primitaka (</w:t>
      </w:r>
      <w:proofErr w:type="spellStart"/>
      <w:r w:rsidR="00295CB4">
        <w:rPr>
          <w:sz w:val="24"/>
          <w:szCs w:val="24"/>
        </w:rPr>
        <w:t>l.s</w:t>
      </w:r>
      <w:proofErr w:type="spellEnd"/>
      <w:r w:rsidR="00295CB4">
        <w:rPr>
          <w:sz w:val="24"/>
          <w:szCs w:val="24"/>
        </w:rPr>
        <w:t>. 70, 87-90), nalaz i mišljenje psihologa (</w:t>
      </w:r>
      <w:proofErr w:type="spellStart"/>
      <w:r w:rsidR="00295CB4">
        <w:rPr>
          <w:sz w:val="24"/>
          <w:szCs w:val="24"/>
        </w:rPr>
        <w:t>l.s</w:t>
      </w:r>
      <w:proofErr w:type="spellEnd"/>
      <w:r w:rsidR="00295CB4">
        <w:rPr>
          <w:sz w:val="24"/>
          <w:szCs w:val="24"/>
        </w:rPr>
        <w:t>. 92-94),</w:t>
      </w:r>
      <w:r w:rsidR="00FE4CAB">
        <w:rPr>
          <w:sz w:val="24"/>
          <w:szCs w:val="24"/>
        </w:rPr>
        <w:t xml:space="preserve"> predmet </w:t>
      </w:r>
      <w:proofErr w:type="spellStart"/>
      <w:r w:rsidR="00FE4CAB">
        <w:rPr>
          <w:sz w:val="24"/>
          <w:szCs w:val="24"/>
        </w:rPr>
        <w:t>posl</w:t>
      </w:r>
      <w:proofErr w:type="spellEnd"/>
      <w:r w:rsidR="00FE4CAB">
        <w:rPr>
          <w:sz w:val="24"/>
          <w:szCs w:val="24"/>
        </w:rPr>
        <w:t xml:space="preserve">. br. K- </w:t>
      </w:r>
      <w:r w:rsidR="00F57505">
        <w:rPr>
          <w:sz w:val="24"/>
          <w:szCs w:val="24"/>
        </w:rPr>
        <w:t>…</w:t>
      </w:r>
      <w:r w:rsidR="00FE4CAB">
        <w:rPr>
          <w:sz w:val="24"/>
          <w:szCs w:val="24"/>
        </w:rPr>
        <w:t>/2025,</w:t>
      </w:r>
      <w:r w:rsidR="00295CB4">
        <w:rPr>
          <w:sz w:val="24"/>
          <w:szCs w:val="24"/>
        </w:rPr>
        <w:t xml:space="preserve"> djeca stranaka obavila su razgovor s posebnim skrbnikom, te su saslušani tužiteljica/</w:t>
      </w:r>
      <w:proofErr w:type="spellStart"/>
      <w:r w:rsidR="00295CB4">
        <w:rPr>
          <w:sz w:val="24"/>
          <w:szCs w:val="24"/>
        </w:rPr>
        <w:t>protutužena</w:t>
      </w:r>
      <w:proofErr w:type="spellEnd"/>
      <w:r w:rsidR="00295CB4">
        <w:rPr>
          <w:sz w:val="24"/>
          <w:szCs w:val="24"/>
        </w:rPr>
        <w:t xml:space="preserve"> i tuženik/</w:t>
      </w:r>
      <w:proofErr w:type="spellStart"/>
      <w:r w:rsidR="00295CB4">
        <w:rPr>
          <w:sz w:val="24"/>
          <w:szCs w:val="24"/>
        </w:rPr>
        <w:t>protutužitelj</w:t>
      </w:r>
      <w:proofErr w:type="spellEnd"/>
      <w:r w:rsidR="00295CB4">
        <w:rPr>
          <w:sz w:val="24"/>
          <w:szCs w:val="24"/>
        </w:rPr>
        <w:t>.</w:t>
      </w:r>
    </w:p>
    <w:p w:rsidRPr="00B773C1" w:rsidR="00B773C1" w:rsidP="00B773C1" w:rsidRDefault="00295CB4" w14:paraId="4B54047A" w14:textId="6EA3DE1E">
      <w:pPr>
        <w:widowControl/>
        <w:autoSpaceDE/>
        <w:autoSpaceDN/>
        <w:adjustRightInd/>
        <w:spacing w:before="0" w:line="240" w:lineRule="auto"/>
        <w:rPr>
          <w:sz w:val="24"/>
          <w:szCs w:val="24"/>
        </w:rPr>
      </w:pPr>
      <w:r>
        <w:rPr>
          <w:sz w:val="24"/>
          <w:szCs w:val="24"/>
        </w:rPr>
        <w:t>5</w:t>
      </w:r>
      <w:r w:rsidRPr="007A17B3" w:rsidR="00327550">
        <w:rPr>
          <w:sz w:val="24"/>
          <w:szCs w:val="24"/>
        </w:rPr>
        <w:t>.</w:t>
      </w:r>
      <w:r w:rsidRPr="007A17B3" w:rsidR="00A62ABB">
        <w:rPr>
          <w:sz w:val="24"/>
          <w:szCs w:val="24"/>
        </w:rPr>
        <w:tab/>
      </w:r>
      <w:r w:rsidRPr="007A17B3" w:rsidR="006126AE">
        <w:rPr>
          <w:sz w:val="24"/>
          <w:szCs w:val="24"/>
        </w:rPr>
        <w:t xml:space="preserve">Predmet ovog postupka je zahtjev </w:t>
      </w:r>
      <w:r w:rsidRPr="007A17B3" w:rsidR="002C7FC4">
        <w:rPr>
          <w:sz w:val="24"/>
          <w:szCs w:val="24"/>
        </w:rPr>
        <w:t>tužitelj</w:t>
      </w:r>
      <w:r>
        <w:rPr>
          <w:sz w:val="24"/>
          <w:szCs w:val="24"/>
        </w:rPr>
        <w:t>ice/</w:t>
      </w:r>
      <w:proofErr w:type="spellStart"/>
      <w:r>
        <w:rPr>
          <w:sz w:val="24"/>
          <w:szCs w:val="24"/>
        </w:rPr>
        <w:t>protutužena</w:t>
      </w:r>
      <w:proofErr w:type="spellEnd"/>
      <w:r w:rsidRPr="007A17B3" w:rsidR="006126AE">
        <w:rPr>
          <w:sz w:val="24"/>
          <w:szCs w:val="24"/>
        </w:rPr>
        <w:t xml:space="preserve"> </w:t>
      </w:r>
      <w:r w:rsidRPr="007A17B3" w:rsidR="00960169">
        <w:rPr>
          <w:sz w:val="24"/>
          <w:szCs w:val="24"/>
        </w:rPr>
        <w:t>za razvodom braka</w:t>
      </w:r>
      <w:r w:rsidRPr="007A17B3" w:rsidR="001F7539">
        <w:rPr>
          <w:sz w:val="24"/>
          <w:szCs w:val="24"/>
        </w:rPr>
        <w:t xml:space="preserve"> sklopljenog</w:t>
      </w:r>
      <w:r w:rsidRPr="007A17B3" w:rsidR="00960169">
        <w:rPr>
          <w:sz w:val="24"/>
          <w:szCs w:val="24"/>
        </w:rPr>
        <w:t xml:space="preserve"> </w:t>
      </w:r>
      <w:r>
        <w:rPr>
          <w:sz w:val="24"/>
          <w:szCs w:val="24"/>
        </w:rPr>
        <w:t>s tuženikom/</w:t>
      </w:r>
      <w:proofErr w:type="spellStart"/>
      <w:r>
        <w:rPr>
          <w:sz w:val="24"/>
          <w:szCs w:val="24"/>
        </w:rPr>
        <w:t>protutužiteljam</w:t>
      </w:r>
      <w:proofErr w:type="spellEnd"/>
      <w:r>
        <w:rPr>
          <w:sz w:val="24"/>
          <w:szCs w:val="24"/>
        </w:rPr>
        <w:t xml:space="preserve"> </w:t>
      </w:r>
      <w:r w:rsidRPr="007A17B3" w:rsidR="004138B2">
        <w:rPr>
          <w:sz w:val="24"/>
          <w:szCs w:val="24"/>
        </w:rPr>
        <w:t xml:space="preserve"> u  kojem </w:t>
      </w:r>
      <w:r w:rsidRPr="007A17B3" w:rsidR="002C7FC4">
        <w:rPr>
          <w:sz w:val="24"/>
          <w:szCs w:val="24"/>
        </w:rPr>
        <w:t xml:space="preserve">braku je rođeno </w:t>
      </w:r>
      <w:r w:rsidR="003C1678">
        <w:rPr>
          <w:sz w:val="24"/>
          <w:szCs w:val="24"/>
        </w:rPr>
        <w:t>dvoje</w:t>
      </w:r>
      <w:r w:rsidR="009D05FC">
        <w:rPr>
          <w:sz w:val="24"/>
          <w:szCs w:val="24"/>
        </w:rPr>
        <w:t xml:space="preserve"> zajedničke djece, </w:t>
      </w:r>
      <w:r w:rsidRPr="00B773C1" w:rsidR="009D05FC">
        <w:rPr>
          <w:sz w:val="24"/>
          <w:szCs w:val="24"/>
        </w:rPr>
        <w:t>od kojih je sin D</w:t>
      </w:r>
      <w:r w:rsidR="00F57505">
        <w:rPr>
          <w:sz w:val="24"/>
          <w:szCs w:val="24"/>
        </w:rPr>
        <w:t>.</w:t>
      </w:r>
      <w:r w:rsidRPr="00B773C1" w:rsidR="00B773C1">
        <w:rPr>
          <w:sz w:val="24"/>
          <w:szCs w:val="24"/>
        </w:rPr>
        <w:t>,</w:t>
      </w:r>
      <w:r w:rsidRPr="00B773C1" w:rsidR="009D05FC">
        <w:rPr>
          <w:sz w:val="24"/>
          <w:szCs w:val="24"/>
        </w:rPr>
        <w:t xml:space="preserve"> </w:t>
      </w:r>
      <w:r w:rsidRPr="00B773C1" w:rsidR="00B773C1">
        <w:rPr>
          <w:sz w:val="24"/>
          <w:szCs w:val="24"/>
        </w:rPr>
        <w:t xml:space="preserve">dana 22. ožujka 2026., </w:t>
      </w:r>
      <w:r w:rsidRPr="00B773C1" w:rsidR="009D05FC">
        <w:rPr>
          <w:sz w:val="24"/>
          <w:szCs w:val="24"/>
        </w:rPr>
        <w:t>postao punoljetan</w:t>
      </w:r>
      <w:r w:rsidRPr="00B773C1" w:rsidR="00B773C1">
        <w:rPr>
          <w:sz w:val="24"/>
          <w:szCs w:val="24"/>
        </w:rPr>
        <w:t xml:space="preserve">, pa kako u skladu s odredbom čl. 117. st. 1. i st. 2. Obiteljskog zakon  (Narodne novine br. 103/2015, 98/2019, 47/2020, 49/2023 i 156/2023 - dalje </w:t>
      </w:r>
      <w:proofErr w:type="spellStart"/>
      <w:r w:rsidRPr="00B773C1" w:rsidR="00B773C1">
        <w:rPr>
          <w:sz w:val="24"/>
          <w:szCs w:val="24"/>
        </w:rPr>
        <w:t>ObZ</w:t>
      </w:r>
      <w:proofErr w:type="spellEnd"/>
      <w:r w:rsidRPr="00B773C1" w:rsidR="00B773C1">
        <w:rPr>
          <w:sz w:val="24"/>
          <w:szCs w:val="24"/>
        </w:rPr>
        <w:t>),  roditeljska skrb   prestaje kad dijete stekne potpunu poslovnu sposobnost, posvojenjem djeteta i smrću</w:t>
      </w:r>
    </w:p>
    <w:p w:rsidRPr="00B773C1" w:rsidR="002C7FC4" w:rsidP="00B773C1" w:rsidRDefault="00B773C1" w14:paraId="26A8E730" w14:textId="7E50102D">
      <w:pPr>
        <w:widowControl/>
        <w:autoSpaceDE/>
        <w:autoSpaceDN/>
        <w:adjustRightInd/>
        <w:spacing w:before="0" w:line="240" w:lineRule="auto"/>
        <w:ind w:firstLine="0"/>
        <w:rPr>
          <w:sz w:val="24"/>
          <w:szCs w:val="24"/>
        </w:rPr>
      </w:pPr>
      <w:r w:rsidRPr="00B773C1">
        <w:rPr>
          <w:sz w:val="24"/>
          <w:szCs w:val="24"/>
        </w:rPr>
        <w:t>roditelja. Potpunu poslovnu sposobnost dijete stječe punoljetnošću ili sklapanjem braka prije punoljetnosti, to je postupak u odnosu na donošenje odluke o roditeljskoj skrbi  za D</w:t>
      </w:r>
      <w:r w:rsidR="00F57505">
        <w:rPr>
          <w:sz w:val="24"/>
          <w:szCs w:val="24"/>
        </w:rPr>
        <w:t>.</w:t>
      </w:r>
      <w:r w:rsidRPr="00B773C1">
        <w:rPr>
          <w:sz w:val="24"/>
          <w:szCs w:val="24"/>
        </w:rPr>
        <w:t xml:space="preserve"> L</w:t>
      </w:r>
      <w:r w:rsidR="00F57505">
        <w:rPr>
          <w:sz w:val="24"/>
          <w:szCs w:val="24"/>
        </w:rPr>
        <w:t>.</w:t>
      </w:r>
      <w:r w:rsidRPr="00B773C1">
        <w:rPr>
          <w:sz w:val="24"/>
          <w:szCs w:val="24"/>
        </w:rPr>
        <w:t xml:space="preserve"> obustavljen ( točka I. izreke rješenja).</w:t>
      </w:r>
    </w:p>
    <w:p w:rsidR="00327550" w:rsidP="00327550" w:rsidRDefault="009D05FC" w14:paraId="38B9E784" w14:textId="3FB47E4C">
      <w:pPr>
        <w:widowControl/>
        <w:autoSpaceDE/>
        <w:autoSpaceDN/>
        <w:adjustRightInd/>
        <w:spacing w:before="0" w:line="240" w:lineRule="auto"/>
        <w:rPr>
          <w:sz w:val="24"/>
          <w:szCs w:val="24"/>
        </w:rPr>
      </w:pPr>
      <w:r>
        <w:rPr>
          <w:sz w:val="24"/>
          <w:szCs w:val="24"/>
        </w:rPr>
        <w:t>6</w:t>
      </w:r>
      <w:r w:rsidRPr="00327550" w:rsidR="00327550">
        <w:rPr>
          <w:sz w:val="24"/>
          <w:szCs w:val="24"/>
        </w:rPr>
        <w:t xml:space="preserve">. </w:t>
      </w:r>
      <w:r w:rsidRPr="00327550" w:rsidR="00327550">
        <w:rPr>
          <w:sz w:val="24"/>
          <w:szCs w:val="24"/>
        </w:rPr>
        <w:tab/>
        <w:t xml:space="preserve">U skladu s odredbom čl. 51. </w:t>
      </w:r>
      <w:bookmarkStart w:name="_Hlk234560560" w:id="0"/>
      <w:r w:rsidRPr="00327550" w:rsidR="00327550">
        <w:rPr>
          <w:sz w:val="24"/>
          <w:szCs w:val="24"/>
        </w:rPr>
        <w:t>Ob</w:t>
      </w:r>
      <w:r w:rsidR="00B773C1">
        <w:rPr>
          <w:sz w:val="24"/>
          <w:szCs w:val="24"/>
        </w:rPr>
        <w:t>-a</w:t>
      </w:r>
      <w:r w:rsidRPr="00327550" w:rsidR="00327550">
        <w:rPr>
          <w:sz w:val="24"/>
          <w:szCs w:val="24"/>
        </w:rPr>
        <w:t xml:space="preserve"> </w:t>
      </w:r>
      <w:bookmarkEnd w:id="0"/>
      <w:r w:rsidRPr="00327550" w:rsidR="00327550">
        <w:rPr>
          <w:sz w:val="24"/>
          <w:szCs w:val="24"/>
        </w:rPr>
        <w:t xml:space="preserve">sud će razvesti brak: 1.ako oba bračna druga predlažu razvod braka na temelju sporazuma, 2.ako utvrdi da su bračni odnosi teško i trajno poremećeni, ili 3. ako je od prestanka bračne zajednice proteklo godina dana. Među strankama, nije sporno da su njihovi bračni odnosi teško i tajno poremećeni, odnosno sam </w:t>
      </w:r>
      <w:r w:rsidRPr="00327550">
        <w:rPr>
          <w:sz w:val="24"/>
          <w:szCs w:val="24"/>
        </w:rPr>
        <w:t>tuž</w:t>
      </w:r>
      <w:r>
        <w:rPr>
          <w:sz w:val="24"/>
          <w:szCs w:val="24"/>
        </w:rPr>
        <w:t>enik/</w:t>
      </w:r>
      <w:proofErr w:type="spellStart"/>
      <w:r>
        <w:rPr>
          <w:sz w:val="24"/>
          <w:szCs w:val="24"/>
        </w:rPr>
        <w:t>protutužitelj</w:t>
      </w:r>
      <w:proofErr w:type="spellEnd"/>
      <w:r>
        <w:rPr>
          <w:sz w:val="24"/>
          <w:szCs w:val="24"/>
        </w:rPr>
        <w:t xml:space="preserve"> </w:t>
      </w:r>
      <w:r w:rsidR="006D5221">
        <w:rPr>
          <w:sz w:val="24"/>
          <w:szCs w:val="24"/>
        </w:rPr>
        <w:t>je izjavi</w:t>
      </w:r>
      <w:r>
        <w:rPr>
          <w:sz w:val="24"/>
          <w:szCs w:val="24"/>
        </w:rPr>
        <w:t>o</w:t>
      </w:r>
      <w:r w:rsidR="006D5221">
        <w:rPr>
          <w:sz w:val="24"/>
          <w:szCs w:val="24"/>
        </w:rPr>
        <w:t xml:space="preserve"> da je sugla</w:t>
      </w:r>
      <w:r>
        <w:rPr>
          <w:sz w:val="24"/>
          <w:szCs w:val="24"/>
        </w:rPr>
        <w:t>san sa</w:t>
      </w:r>
      <w:r w:rsidRPr="00327550" w:rsidR="00327550">
        <w:rPr>
          <w:sz w:val="24"/>
          <w:szCs w:val="24"/>
        </w:rPr>
        <w:t xml:space="preserve">  zahtjevom za razvod braka, pa je odlučeno kao u točki I. izreke presude.</w:t>
      </w:r>
    </w:p>
    <w:p w:rsidR="008C625A" w:rsidP="00327550" w:rsidRDefault="009D05FC" w14:paraId="4EF38CF1" w14:textId="1CB08486">
      <w:pPr>
        <w:widowControl/>
        <w:autoSpaceDE/>
        <w:autoSpaceDN/>
        <w:adjustRightInd/>
        <w:spacing w:before="0" w:line="240" w:lineRule="auto"/>
        <w:rPr>
          <w:sz w:val="24"/>
          <w:szCs w:val="24"/>
        </w:rPr>
      </w:pPr>
      <w:r>
        <w:rPr>
          <w:sz w:val="24"/>
          <w:szCs w:val="24"/>
        </w:rPr>
        <w:t>7.</w:t>
      </w:r>
      <w:r w:rsidR="00527CFE">
        <w:rPr>
          <w:sz w:val="24"/>
          <w:szCs w:val="24"/>
        </w:rPr>
        <w:tab/>
      </w:r>
      <w:r w:rsidRPr="008C625A" w:rsidR="008C625A">
        <w:rPr>
          <w:sz w:val="24"/>
          <w:szCs w:val="24"/>
        </w:rPr>
        <w:t xml:space="preserve">U skladu s odredbom čl. 413. st. 1. </w:t>
      </w:r>
      <w:proofErr w:type="spellStart"/>
      <w:r w:rsidRPr="008C625A" w:rsidR="008C625A">
        <w:rPr>
          <w:sz w:val="24"/>
          <w:szCs w:val="24"/>
        </w:rPr>
        <w:t>toč</w:t>
      </w:r>
      <w:proofErr w:type="spellEnd"/>
      <w:r w:rsidRPr="008C625A" w:rsidR="008C625A">
        <w:rPr>
          <w:sz w:val="24"/>
          <w:szCs w:val="24"/>
        </w:rPr>
        <w:t xml:space="preserve">. 1. </w:t>
      </w:r>
      <w:proofErr w:type="spellStart"/>
      <w:r w:rsidRPr="008C625A" w:rsidR="008C625A">
        <w:rPr>
          <w:sz w:val="24"/>
          <w:szCs w:val="24"/>
        </w:rPr>
        <w:t>ObZ</w:t>
      </w:r>
      <w:proofErr w:type="spellEnd"/>
      <w:r w:rsidRPr="008C625A" w:rsidR="008C625A">
        <w:rPr>
          <w:sz w:val="24"/>
          <w:szCs w:val="24"/>
        </w:rPr>
        <w:t xml:space="preserve">-a, nakon razvoda braka stranaka potrebno je donijeti odluku o tome s kojim će roditeljem zajednička </w:t>
      </w:r>
      <w:proofErr w:type="spellStart"/>
      <w:r w:rsidRPr="008C625A" w:rsidR="008C625A">
        <w:rPr>
          <w:sz w:val="24"/>
          <w:szCs w:val="24"/>
        </w:rPr>
        <w:t>mlt</w:t>
      </w:r>
      <w:proofErr w:type="spellEnd"/>
      <w:r w:rsidRPr="008C625A" w:rsidR="008C625A">
        <w:rPr>
          <w:sz w:val="24"/>
          <w:szCs w:val="24"/>
        </w:rPr>
        <w:t>. djeca stanovati, o ostvarivanju roditeljske skrbi i osobnim odnosima djeca s roditeljem s kojim neće stanovati, te o uzdržavanju</w:t>
      </w:r>
      <w:r w:rsidR="008C625A">
        <w:rPr>
          <w:sz w:val="24"/>
          <w:szCs w:val="24"/>
        </w:rPr>
        <w:t>.</w:t>
      </w:r>
    </w:p>
    <w:p w:rsidR="009D05FC" w:rsidP="00327550" w:rsidRDefault="009D05FC" w14:paraId="0427F837" w14:textId="08C3F8CA">
      <w:pPr>
        <w:widowControl/>
        <w:autoSpaceDE/>
        <w:autoSpaceDN/>
        <w:adjustRightInd/>
        <w:spacing w:before="0" w:line="240" w:lineRule="auto"/>
        <w:rPr>
          <w:sz w:val="24"/>
          <w:szCs w:val="24"/>
        </w:rPr>
      </w:pPr>
      <w:r>
        <w:rPr>
          <w:sz w:val="24"/>
          <w:szCs w:val="24"/>
        </w:rPr>
        <w:t>8</w:t>
      </w:r>
      <w:r w:rsidR="00012954">
        <w:rPr>
          <w:sz w:val="24"/>
          <w:szCs w:val="24"/>
        </w:rPr>
        <w:t>.</w:t>
      </w:r>
      <w:r w:rsidR="00012954">
        <w:rPr>
          <w:sz w:val="24"/>
          <w:szCs w:val="24"/>
        </w:rPr>
        <w:tab/>
        <w:t>Među strankama</w:t>
      </w:r>
      <w:r>
        <w:rPr>
          <w:sz w:val="24"/>
          <w:szCs w:val="24"/>
        </w:rPr>
        <w:t xml:space="preserve"> je sporno s kojim roditeljem zajedničko </w:t>
      </w:r>
      <w:proofErr w:type="spellStart"/>
      <w:r>
        <w:rPr>
          <w:sz w:val="24"/>
          <w:szCs w:val="24"/>
        </w:rPr>
        <w:t>mlt</w:t>
      </w:r>
      <w:proofErr w:type="spellEnd"/>
      <w:r>
        <w:rPr>
          <w:sz w:val="24"/>
          <w:szCs w:val="24"/>
        </w:rPr>
        <w:t>. dijete</w:t>
      </w:r>
      <w:r w:rsidR="00DD0FE4">
        <w:rPr>
          <w:sz w:val="24"/>
          <w:szCs w:val="24"/>
        </w:rPr>
        <w:t xml:space="preserve"> stranaka</w:t>
      </w:r>
      <w:r w:rsidR="00B773C1">
        <w:rPr>
          <w:sz w:val="24"/>
          <w:szCs w:val="24"/>
        </w:rPr>
        <w:t xml:space="preserve"> L</w:t>
      </w:r>
      <w:r w:rsidR="00F57505">
        <w:rPr>
          <w:sz w:val="24"/>
          <w:szCs w:val="24"/>
        </w:rPr>
        <w:t>.</w:t>
      </w:r>
      <w:r w:rsidR="00B773C1">
        <w:rPr>
          <w:sz w:val="24"/>
          <w:szCs w:val="24"/>
        </w:rPr>
        <w:t xml:space="preserve"> I</w:t>
      </w:r>
      <w:r w:rsidR="00F57505">
        <w:rPr>
          <w:sz w:val="24"/>
          <w:szCs w:val="24"/>
        </w:rPr>
        <w:t>.</w:t>
      </w:r>
      <w:r>
        <w:rPr>
          <w:sz w:val="24"/>
          <w:szCs w:val="24"/>
        </w:rPr>
        <w:t xml:space="preserve"> treba stanovati.</w:t>
      </w:r>
    </w:p>
    <w:p w:rsidRPr="00FE4CAB" w:rsidR="00FE4CAB" w:rsidP="00FE4CAB" w:rsidRDefault="00FE4CAB" w14:paraId="2E33BB9F" w14:textId="67F73FCE">
      <w:pPr>
        <w:widowControl/>
        <w:autoSpaceDE/>
        <w:autoSpaceDN/>
        <w:adjustRightInd/>
        <w:spacing w:before="0" w:line="240" w:lineRule="auto"/>
        <w:rPr>
          <w:sz w:val="24"/>
          <w:szCs w:val="24"/>
        </w:rPr>
      </w:pPr>
      <w:r>
        <w:rPr>
          <w:sz w:val="24"/>
          <w:szCs w:val="24"/>
        </w:rPr>
        <w:t>9.</w:t>
      </w:r>
      <w:r>
        <w:rPr>
          <w:sz w:val="24"/>
          <w:szCs w:val="24"/>
        </w:rPr>
        <w:tab/>
        <w:t xml:space="preserve">Uvidom u predmet koji se pred Općinskim sudom u Zadru vodio pod </w:t>
      </w:r>
      <w:proofErr w:type="spellStart"/>
      <w:r>
        <w:rPr>
          <w:sz w:val="24"/>
          <w:szCs w:val="24"/>
        </w:rPr>
        <w:t>posl</w:t>
      </w:r>
      <w:proofErr w:type="spellEnd"/>
      <w:r>
        <w:rPr>
          <w:sz w:val="24"/>
          <w:szCs w:val="24"/>
        </w:rPr>
        <w:t>. br. K-26</w:t>
      </w:r>
      <w:r w:rsidR="00F57505">
        <w:rPr>
          <w:sz w:val="24"/>
          <w:szCs w:val="24"/>
        </w:rPr>
        <w:t>…</w:t>
      </w:r>
      <w:r>
        <w:rPr>
          <w:sz w:val="24"/>
          <w:szCs w:val="24"/>
        </w:rPr>
        <w:t>2/2025 protiv okrivljenika, ovdje tuženika/</w:t>
      </w:r>
      <w:proofErr w:type="spellStart"/>
      <w:r>
        <w:rPr>
          <w:sz w:val="24"/>
          <w:szCs w:val="24"/>
        </w:rPr>
        <w:t>protutužitelja</w:t>
      </w:r>
      <w:proofErr w:type="spellEnd"/>
      <w:r>
        <w:rPr>
          <w:sz w:val="24"/>
          <w:szCs w:val="24"/>
        </w:rPr>
        <w:t>, dana 20. svibnja 2026., donesena je presuda</w:t>
      </w:r>
      <w:r w:rsidRPr="00FE4CAB">
        <w:t xml:space="preserve"> </w:t>
      </w:r>
      <w:r>
        <w:t xml:space="preserve"> kojom se </w:t>
      </w:r>
      <w:r w:rsidRPr="00FE4CAB">
        <w:rPr>
          <w:sz w:val="24"/>
          <w:szCs w:val="24"/>
        </w:rPr>
        <w:t>stavlja se izvan snage presuda o kaznenom nalogu Općinskog suda u Zadru broj 86 K-</w:t>
      </w:r>
      <w:r w:rsidR="00F57505">
        <w:rPr>
          <w:sz w:val="24"/>
          <w:szCs w:val="24"/>
        </w:rPr>
        <w:t>…</w:t>
      </w:r>
      <w:r w:rsidRPr="00FE4CAB">
        <w:rPr>
          <w:sz w:val="24"/>
          <w:szCs w:val="24"/>
        </w:rPr>
        <w:t>/25 od 12. svibnja 2025. godine.</w:t>
      </w:r>
      <w:r>
        <w:rPr>
          <w:sz w:val="24"/>
          <w:szCs w:val="24"/>
        </w:rPr>
        <w:t xml:space="preserve"> </w:t>
      </w:r>
      <w:r w:rsidRPr="00FE4CAB">
        <w:rPr>
          <w:sz w:val="24"/>
          <w:szCs w:val="24"/>
        </w:rPr>
        <w:t>Na temelju članka 455. ZKP-a,</w:t>
      </w:r>
      <w:r>
        <w:rPr>
          <w:sz w:val="24"/>
          <w:szCs w:val="24"/>
        </w:rPr>
        <w:t xml:space="preserve"> </w:t>
      </w:r>
      <w:r w:rsidRPr="00FE4CAB">
        <w:rPr>
          <w:sz w:val="24"/>
          <w:szCs w:val="24"/>
        </w:rPr>
        <w:t xml:space="preserve">što je 9. prosinca 2024. u neutvrđeno vrijeme u Zadru, u </w:t>
      </w:r>
      <w:proofErr w:type="spellStart"/>
      <w:r w:rsidRPr="00FE4CAB">
        <w:rPr>
          <w:sz w:val="24"/>
          <w:szCs w:val="24"/>
        </w:rPr>
        <w:t>caffe</w:t>
      </w:r>
      <w:proofErr w:type="spellEnd"/>
      <w:r w:rsidRPr="00FE4CAB">
        <w:rPr>
          <w:sz w:val="24"/>
          <w:szCs w:val="24"/>
        </w:rPr>
        <w:t xml:space="preserve"> baru pokraj Gradskog mosta, u razgovoru s T</w:t>
      </w:r>
      <w:r w:rsidR="00F57505">
        <w:rPr>
          <w:sz w:val="24"/>
          <w:szCs w:val="24"/>
        </w:rPr>
        <w:t>.</w:t>
      </w:r>
      <w:r w:rsidRPr="00FE4CAB">
        <w:rPr>
          <w:sz w:val="24"/>
          <w:szCs w:val="24"/>
        </w:rPr>
        <w:t xml:space="preserve"> Š</w:t>
      </w:r>
      <w:r w:rsidR="00F57505">
        <w:rPr>
          <w:sz w:val="24"/>
          <w:szCs w:val="24"/>
        </w:rPr>
        <w:t>.</w:t>
      </w:r>
      <w:r w:rsidRPr="00FE4CAB">
        <w:rPr>
          <w:sz w:val="24"/>
          <w:szCs w:val="24"/>
        </w:rPr>
        <w:t>, u cilju da uplaši svoju kćer dijete L</w:t>
      </w:r>
      <w:r w:rsidR="00F57505">
        <w:rPr>
          <w:sz w:val="24"/>
          <w:szCs w:val="24"/>
        </w:rPr>
        <w:t>.</w:t>
      </w:r>
      <w:r w:rsidRPr="00FE4CAB">
        <w:rPr>
          <w:sz w:val="24"/>
          <w:szCs w:val="24"/>
        </w:rPr>
        <w:t xml:space="preserve"> I</w:t>
      </w:r>
      <w:r w:rsidR="00F57505">
        <w:rPr>
          <w:sz w:val="24"/>
          <w:szCs w:val="24"/>
        </w:rPr>
        <w:t>.</w:t>
      </w:r>
      <w:r w:rsidRPr="00FE4CAB">
        <w:rPr>
          <w:sz w:val="24"/>
          <w:szCs w:val="24"/>
        </w:rPr>
        <w:t xml:space="preserve"> (rođenu </w:t>
      </w:r>
      <w:r w:rsidR="00F57505">
        <w:rPr>
          <w:sz w:val="24"/>
          <w:szCs w:val="24"/>
        </w:rPr>
        <w:t>…</w:t>
      </w:r>
      <w:r w:rsidRPr="00FE4CAB">
        <w:rPr>
          <w:sz w:val="24"/>
          <w:szCs w:val="24"/>
        </w:rPr>
        <w:t xml:space="preserve"> </w:t>
      </w:r>
      <w:r w:rsidR="00F57505">
        <w:rPr>
          <w:sz w:val="24"/>
          <w:szCs w:val="24"/>
        </w:rPr>
        <w:t>..</w:t>
      </w:r>
      <w:r w:rsidRPr="00FE4CAB">
        <w:rPr>
          <w:sz w:val="24"/>
          <w:szCs w:val="24"/>
        </w:rPr>
        <w:t>.), istome rekao: „Ja ću L</w:t>
      </w:r>
      <w:r w:rsidR="00F57505">
        <w:rPr>
          <w:sz w:val="24"/>
          <w:szCs w:val="24"/>
        </w:rPr>
        <w:t>.</w:t>
      </w:r>
      <w:r w:rsidRPr="00FE4CAB">
        <w:rPr>
          <w:sz w:val="24"/>
          <w:szCs w:val="24"/>
        </w:rPr>
        <w:t xml:space="preserve"> moju </w:t>
      </w:r>
      <w:proofErr w:type="spellStart"/>
      <w:r w:rsidRPr="00FE4CAB">
        <w:rPr>
          <w:sz w:val="24"/>
          <w:szCs w:val="24"/>
        </w:rPr>
        <w:t>otić</w:t>
      </w:r>
      <w:proofErr w:type="spellEnd"/>
      <w:r w:rsidRPr="00FE4CAB">
        <w:rPr>
          <w:sz w:val="24"/>
          <w:szCs w:val="24"/>
        </w:rPr>
        <w:t>' ubiti, pa ću onda sebe ubiti“ kao i „F</w:t>
      </w:r>
      <w:r w:rsidR="00F57505">
        <w:rPr>
          <w:sz w:val="24"/>
          <w:szCs w:val="24"/>
        </w:rPr>
        <w:t>.</w:t>
      </w:r>
      <w:r w:rsidRPr="00FE4CAB">
        <w:rPr>
          <w:sz w:val="24"/>
          <w:szCs w:val="24"/>
        </w:rPr>
        <w:t>, ti ne znaš koja je ovo budala ovdje, ja sam mrtav čovjek“, a što je T</w:t>
      </w:r>
      <w:r w:rsidR="00F57505">
        <w:rPr>
          <w:sz w:val="24"/>
          <w:szCs w:val="24"/>
        </w:rPr>
        <w:t>.</w:t>
      </w:r>
      <w:r w:rsidRPr="00FE4CAB">
        <w:rPr>
          <w:sz w:val="24"/>
          <w:szCs w:val="24"/>
        </w:rPr>
        <w:t xml:space="preserve"> Š</w:t>
      </w:r>
      <w:r w:rsidR="00F57505">
        <w:rPr>
          <w:sz w:val="24"/>
          <w:szCs w:val="24"/>
        </w:rPr>
        <w:t>.</w:t>
      </w:r>
      <w:r w:rsidRPr="00FE4CAB">
        <w:rPr>
          <w:sz w:val="24"/>
          <w:szCs w:val="24"/>
        </w:rPr>
        <w:t xml:space="preserve"> odmah prenio majci djeteta K</w:t>
      </w:r>
      <w:r w:rsidR="00F57505">
        <w:rPr>
          <w:sz w:val="24"/>
          <w:szCs w:val="24"/>
        </w:rPr>
        <w:t>.</w:t>
      </w:r>
      <w:r w:rsidRPr="00FE4CAB">
        <w:rPr>
          <w:sz w:val="24"/>
          <w:szCs w:val="24"/>
        </w:rPr>
        <w:t xml:space="preserve"> I</w:t>
      </w:r>
      <w:r w:rsidR="00F57505">
        <w:rPr>
          <w:sz w:val="24"/>
          <w:szCs w:val="24"/>
        </w:rPr>
        <w:t>.</w:t>
      </w:r>
      <w:r w:rsidRPr="00FE4CAB">
        <w:rPr>
          <w:sz w:val="24"/>
          <w:szCs w:val="24"/>
        </w:rPr>
        <w:t>, koja je to prenijela djetetu L</w:t>
      </w:r>
      <w:r w:rsidR="00F57505">
        <w:rPr>
          <w:sz w:val="24"/>
          <w:szCs w:val="24"/>
        </w:rPr>
        <w:t>.</w:t>
      </w:r>
      <w:r w:rsidRPr="00FE4CAB">
        <w:rPr>
          <w:sz w:val="24"/>
          <w:szCs w:val="24"/>
        </w:rPr>
        <w:t xml:space="preserve"> I</w:t>
      </w:r>
      <w:r w:rsidR="00F57505">
        <w:rPr>
          <w:sz w:val="24"/>
          <w:szCs w:val="24"/>
        </w:rPr>
        <w:t>.</w:t>
      </w:r>
      <w:r w:rsidRPr="00FE4CAB">
        <w:rPr>
          <w:sz w:val="24"/>
          <w:szCs w:val="24"/>
        </w:rPr>
        <w:t>,</w:t>
      </w:r>
      <w:r>
        <w:rPr>
          <w:sz w:val="24"/>
          <w:szCs w:val="24"/>
        </w:rPr>
        <w:t xml:space="preserve"> </w:t>
      </w:r>
      <w:r w:rsidRPr="00FE4CAB">
        <w:rPr>
          <w:sz w:val="24"/>
          <w:szCs w:val="24"/>
        </w:rPr>
        <w:t>dakle, drugome ozbiljno prijetio da će ga usmrtiti, a djelo je počinjeno prema bliskoj osobi,</w:t>
      </w:r>
      <w:r>
        <w:rPr>
          <w:sz w:val="24"/>
          <w:szCs w:val="24"/>
        </w:rPr>
        <w:t xml:space="preserve"> </w:t>
      </w:r>
      <w:r w:rsidRPr="00FE4CAB">
        <w:rPr>
          <w:sz w:val="24"/>
          <w:szCs w:val="24"/>
        </w:rPr>
        <w:t xml:space="preserve">čime je počinio kazneno djelo protiv osobne slobode – prijetnjom, opisano u članku 139. st. 3. u vezi </w:t>
      </w:r>
      <w:r w:rsidRPr="00FE4CAB">
        <w:rPr>
          <w:sz w:val="24"/>
          <w:szCs w:val="24"/>
        </w:rPr>
        <w:lastRenderedPageBreak/>
        <w:t>sa st. 2. KZ/11</w:t>
      </w:r>
      <w:r>
        <w:rPr>
          <w:sz w:val="24"/>
          <w:szCs w:val="24"/>
        </w:rPr>
        <w:t xml:space="preserve"> , te je osuđen na </w:t>
      </w:r>
      <w:r w:rsidRPr="00FE4CAB">
        <w:rPr>
          <w:sz w:val="24"/>
          <w:szCs w:val="24"/>
        </w:rPr>
        <w:t>kaznu zatvora u trajanju od 7 (sedam) mjeseci</w:t>
      </w:r>
      <w:r>
        <w:rPr>
          <w:sz w:val="24"/>
          <w:szCs w:val="24"/>
        </w:rPr>
        <w:t xml:space="preserve">, uz primjenu uvjetne osude uz rok kušnje od dvije  godine. </w:t>
      </w:r>
    </w:p>
    <w:p w:rsidRPr="003A4445" w:rsidR="00253E89" w:rsidP="003A4445" w:rsidRDefault="00FE4CAB" w14:paraId="6C23E31F" w14:textId="149173CC">
      <w:pPr>
        <w:widowControl/>
        <w:autoSpaceDE/>
        <w:autoSpaceDN/>
        <w:adjustRightInd/>
        <w:spacing w:before="0" w:line="240" w:lineRule="auto"/>
        <w:rPr>
          <w:sz w:val="24"/>
          <w:szCs w:val="24"/>
        </w:rPr>
      </w:pPr>
      <w:r>
        <w:rPr>
          <w:sz w:val="24"/>
          <w:szCs w:val="24"/>
        </w:rPr>
        <w:t>10</w:t>
      </w:r>
      <w:r w:rsidR="009D05FC">
        <w:rPr>
          <w:sz w:val="24"/>
          <w:szCs w:val="24"/>
        </w:rPr>
        <w:t>.</w:t>
      </w:r>
      <w:r w:rsidR="009D05FC">
        <w:rPr>
          <w:sz w:val="24"/>
          <w:szCs w:val="24"/>
        </w:rPr>
        <w:tab/>
      </w:r>
      <w:r w:rsidR="00E92E2E">
        <w:rPr>
          <w:sz w:val="24"/>
          <w:szCs w:val="24"/>
        </w:rPr>
        <w:t>Nalaz</w:t>
      </w:r>
      <w:r w:rsidR="009D05FC">
        <w:rPr>
          <w:sz w:val="24"/>
          <w:szCs w:val="24"/>
        </w:rPr>
        <w:t xml:space="preserve"> i mišljenje Hrvatskog zavoda za </w:t>
      </w:r>
      <w:r w:rsidR="00E92E2E">
        <w:rPr>
          <w:sz w:val="24"/>
          <w:szCs w:val="24"/>
        </w:rPr>
        <w:t>socijalni</w:t>
      </w:r>
      <w:r w:rsidR="009D05FC">
        <w:rPr>
          <w:sz w:val="24"/>
          <w:szCs w:val="24"/>
        </w:rPr>
        <w:t xml:space="preserve"> rad, Područnog ureda Zadar</w:t>
      </w:r>
      <w:r w:rsidR="00E92E2E">
        <w:rPr>
          <w:sz w:val="24"/>
          <w:szCs w:val="24"/>
        </w:rPr>
        <w:t xml:space="preserve"> sastavljen je na temelju cjelokupne</w:t>
      </w:r>
      <w:r w:rsidR="00253E89">
        <w:rPr>
          <w:sz w:val="24"/>
          <w:szCs w:val="24"/>
        </w:rPr>
        <w:t xml:space="preserve"> </w:t>
      </w:r>
      <w:r w:rsidR="00287B32">
        <w:rPr>
          <w:sz w:val="24"/>
          <w:szCs w:val="24"/>
        </w:rPr>
        <w:t xml:space="preserve">obrade socijalnog radnika i psihologa, na temelju terenskog izvida u kućanstvu majke, višekratnih razgovora s </w:t>
      </w:r>
      <w:proofErr w:type="spellStart"/>
      <w:r w:rsidR="00287B32">
        <w:rPr>
          <w:sz w:val="24"/>
          <w:szCs w:val="24"/>
        </w:rPr>
        <w:t>mlt</w:t>
      </w:r>
      <w:proofErr w:type="spellEnd"/>
      <w:r w:rsidR="00287B32">
        <w:rPr>
          <w:sz w:val="24"/>
          <w:szCs w:val="24"/>
        </w:rPr>
        <w:t>. djecom te uvidom u cjelokupnu dokumentaciju dostupnu Područnom uredu</w:t>
      </w:r>
      <w:r w:rsidR="00253E89">
        <w:rPr>
          <w:sz w:val="24"/>
          <w:szCs w:val="24"/>
        </w:rPr>
        <w:t>.</w:t>
      </w:r>
      <w:r w:rsidR="00287B32">
        <w:rPr>
          <w:sz w:val="24"/>
          <w:szCs w:val="24"/>
        </w:rPr>
        <w:t xml:space="preserve"> Obitelj I</w:t>
      </w:r>
      <w:r w:rsidR="00F57505">
        <w:rPr>
          <w:sz w:val="24"/>
          <w:szCs w:val="24"/>
        </w:rPr>
        <w:t>.</w:t>
      </w:r>
      <w:r w:rsidR="00287B32">
        <w:rPr>
          <w:sz w:val="24"/>
          <w:szCs w:val="24"/>
        </w:rPr>
        <w:t xml:space="preserve"> u postupanjima pred Područnim uredom bila je i tokom 2014. godine radi nasilja među roditeljima u prisutnosti </w:t>
      </w:r>
      <w:proofErr w:type="spellStart"/>
      <w:r w:rsidR="00287B32">
        <w:rPr>
          <w:sz w:val="24"/>
          <w:szCs w:val="24"/>
        </w:rPr>
        <w:t>mlt</w:t>
      </w:r>
      <w:proofErr w:type="spellEnd"/>
      <w:r w:rsidR="00287B32">
        <w:rPr>
          <w:sz w:val="24"/>
          <w:szCs w:val="24"/>
        </w:rPr>
        <w:t xml:space="preserve">. djece. roditeljima je od listopada do 2014. godine do travnja 2015. godine izrečena mjera nadzora nad izvršavanjem roditeljske skrbi u odnosu na njihovu zajedničku </w:t>
      </w:r>
      <w:proofErr w:type="spellStart"/>
      <w:r w:rsidR="00287B32">
        <w:rPr>
          <w:sz w:val="24"/>
          <w:szCs w:val="24"/>
        </w:rPr>
        <w:t>mlt</w:t>
      </w:r>
      <w:proofErr w:type="spellEnd"/>
      <w:r w:rsidR="00287B32">
        <w:rPr>
          <w:sz w:val="24"/>
          <w:szCs w:val="24"/>
        </w:rPr>
        <w:t>. djecu. U siječnju 2024. godine roditelji su pred Hrvatskim zavodom za socijalni rad, Područni ured Zadar pokrenuli postupak obveznog savjetovanja u postupku razvoda braka. Postupak su obustavili u travnju 2024. godine. U prosincu 2024. godine zaprimljena je obavijest Policijske postaje Zadar da postoji osnovana sumnja da je D</w:t>
      </w:r>
      <w:r w:rsidR="00F57505">
        <w:rPr>
          <w:sz w:val="24"/>
          <w:szCs w:val="24"/>
        </w:rPr>
        <w:t>.</w:t>
      </w:r>
      <w:r w:rsidR="00287B32">
        <w:rPr>
          <w:sz w:val="24"/>
          <w:szCs w:val="24"/>
        </w:rPr>
        <w:t xml:space="preserve"> I</w:t>
      </w:r>
      <w:r w:rsidR="00F57505">
        <w:rPr>
          <w:sz w:val="24"/>
          <w:szCs w:val="24"/>
        </w:rPr>
        <w:t>.</w:t>
      </w:r>
      <w:r w:rsidR="00287B32">
        <w:rPr>
          <w:sz w:val="24"/>
          <w:szCs w:val="24"/>
        </w:rPr>
        <w:t xml:space="preserve"> počinio kazneno djelo "Nasilje u obitelji", "Prijetnja" i "Tjelesna ozljeda" na štetu svoje supruge K</w:t>
      </w:r>
      <w:r w:rsidR="00F57505">
        <w:rPr>
          <w:sz w:val="24"/>
          <w:szCs w:val="24"/>
        </w:rPr>
        <w:t>.</w:t>
      </w:r>
      <w:r w:rsidR="00287B32">
        <w:rPr>
          <w:sz w:val="24"/>
          <w:szCs w:val="24"/>
        </w:rPr>
        <w:t xml:space="preserve"> I</w:t>
      </w:r>
      <w:r w:rsidR="00F57505">
        <w:rPr>
          <w:sz w:val="24"/>
          <w:szCs w:val="24"/>
        </w:rPr>
        <w:t>.</w:t>
      </w:r>
      <w:r w:rsidR="00287B32">
        <w:rPr>
          <w:sz w:val="24"/>
          <w:szCs w:val="24"/>
        </w:rPr>
        <w:t>. Iz iste obavijesti saznaje se kako D</w:t>
      </w:r>
      <w:r w:rsidR="00F57505">
        <w:rPr>
          <w:sz w:val="24"/>
          <w:szCs w:val="24"/>
        </w:rPr>
        <w:t>.</w:t>
      </w:r>
      <w:r w:rsidR="00287B32">
        <w:rPr>
          <w:sz w:val="24"/>
          <w:szCs w:val="24"/>
        </w:rPr>
        <w:t xml:space="preserve"> i K</w:t>
      </w:r>
      <w:r w:rsidR="00F57505">
        <w:rPr>
          <w:sz w:val="24"/>
          <w:szCs w:val="24"/>
        </w:rPr>
        <w:t>.</w:t>
      </w:r>
      <w:r w:rsidR="00287B32">
        <w:rPr>
          <w:sz w:val="24"/>
          <w:szCs w:val="24"/>
        </w:rPr>
        <w:t xml:space="preserve"> imaju dvoje zajedničke djece ta kako su iz razgovora s roditeljima došli do saznanja da je </w:t>
      </w:r>
      <w:proofErr w:type="spellStart"/>
      <w:r w:rsidR="00287B32">
        <w:rPr>
          <w:sz w:val="24"/>
          <w:szCs w:val="24"/>
        </w:rPr>
        <w:t>mlt</w:t>
      </w:r>
      <w:proofErr w:type="spellEnd"/>
      <w:r w:rsidR="00287B32">
        <w:rPr>
          <w:sz w:val="24"/>
          <w:szCs w:val="24"/>
        </w:rPr>
        <w:t>. L</w:t>
      </w:r>
      <w:r w:rsidR="00F57505">
        <w:rPr>
          <w:sz w:val="24"/>
          <w:szCs w:val="24"/>
        </w:rPr>
        <w:t>.</w:t>
      </w:r>
      <w:r w:rsidR="00287B32">
        <w:rPr>
          <w:sz w:val="24"/>
          <w:szCs w:val="24"/>
        </w:rPr>
        <w:t xml:space="preserve"> unatrag tri tjedna narušenog psihičkog zdravlja, radi čega uzima propisanu terapiju te odlazi na psihoterapiju. </w:t>
      </w:r>
      <w:r w:rsidR="005D542F">
        <w:rPr>
          <w:sz w:val="24"/>
          <w:szCs w:val="24"/>
        </w:rPr>
        <w:t>Tokom prosinca 2024. godine te siječnja 2025. godine od strane Područnog ureda upućeno je više prijava Policijskoj postaji Zadar s obzirom da su se roditelji, K</w:t>
      </w:r>
      <w:r w:rsidR="00F57505">
        <w:rPr>
          <w:sz w:val="24"/>
          <w:szCs w:val="24"/>
        </w:rPr>
        <w:t>.</w:t>
      </w:r>
      <w:r w:rsidR="005D542F">
        <w:rPr>
          <w:sz w:val="24"/>
          <w:szCs w:val="24"/>
        </w:rPr>
        <w:t xml:space="preserve"> i D</w:t>
      </w:r>
      <w:r w:rsidR="00F57505">
        <w:rPr>
          <w:sz w:val="24"/>
          <w:szCs w:val="24"/>
        </w:rPr>
        <w:t>.</w:t>
      </w:r>
      <w:r w:rsidR="005D542F">
        <w:rPr>
          <w:sz w:val="24"/>
          <w:szCs w:val="24"/>
        </w:rPr>
        <w:t xml:space="preserve"> I</w:t>
      </w:r>
      <w:r w:rsidR="00F57505">
        <w:rPr>
          <w:sz w:val="24"/>
          <w:szCs w:val="24"/>
        </w:rPr>
        <w:t>.</w:t>
      </w:r>
      <w:r w:rsidR="005D542F">
        <w:rPr>
          <w:sz w:val="24"/>
          <w:szCs w:val="24"/>
        </w:rPr>
        <w:t xml:space="preserve"> međusobno optuživali za nasilje te neadekvatno postupanje prema djeci. S obzirom na iznimno narušen odnos K</w:t>
      </w:r>
      <w:r w:rsidR="00F57505">
        <w:rPr>
          <w:sz w:val="24"/>
          <w:szCs w:val="24"/>
        </w:rPr>
        <w:t>.</w:t>
      </w:r>
      <w:r w:rsidR="005D542F">
        <w:rPr>
          <w:sz w:val="24"/>
          <w:szCs w:val="24"/>
        </w:rPr>
        <w:t xml:space="preserve"> i D</w:t>
      </w:r>
      <w:r w:rsidR="00F57505">
        <w:rPr>
          <w:sz w:val="24"/>
          <w:szCs w:val="24"/>
        </w:rPr>
        <w:t>.</w:t>
      </w:r>
      <w:r w:rsidR="005D542F">
        <w:rPr>
          <w:sz w:val="24"/>
          <w:szCs w:val="24"/>
        </w:rPr>
        <w:t xml:space="preserve"> od strane Područnog ureda roditeljima je izrečena mjera stručne pomoći i potpore na razdoblje od 6 mjeseci, započevši 20. veljače 2025. godine. U veljači 2025. godine na traženje Područnog ureda zaprimljena je obavijest Općinskog državnog odvjetništva kako su mjere opreza D</w:t>
      </w:r>
      <w:r w:rsidR="00F57505">
        <w:rPr>
          <w:sz w:val="24"/>
          <w:szCs w:val="24"/>
        </w:rPr>
        <w:t>.</w:t>
      </w:r>
      <w:r w:rsidR="005D542F">
        <w:rPr>
          <w:sz w:val="24"/>
          <w:szCs w:val="24"/>
        </w:rPr>
        <w:t xml:space="preserve"> I</w:t>
      </w:r>
      <w:r w:rsidR="00F57505">
        <w:rPr>
          <w:sz w:val="24"/>
          <w:szCs w:val="24"/>
        </w:rPr>
        <w:t>.</w:t>
      </w:r>
      <w:r w:rsidR="005D542F">
        <w:rPr>
          <w:sz w:val="24"/>
          <w:szCs w:val="24"/>
        </w:rPr>
        <w:t xml:space="preserve"> ukinute u odnosu na </w:t>
      </w:r>
      <w:proofErr w:type="spellStart"/>
      <w:r w:rsidR="005D542F">
        <w:rPr>
          <w:sz w:val="24"/>
          <w:szCs w:val="24"/>
        </w:rPr>
        <w:t>mlt</w:t>
      </w:r>
      <w:proofErr w:type="spellEnd"/>
      <w:r w:rsidR="005D542F">
        <w:rPr>
          <w:sz w:val="24"/>
          <w:szCs w:val="24"/>
        </w:rPr>
        <w:t>. djecu dok su mu produljene u odnosu na K</w:t>
      </w:r>
      <w:r w:rsidR="00F57505">
        <w:rPr>
          <w:sz w:val="24"/>
          <w:szCs w:val="24"/>
        </w:rPr>
        <w:t>.</w:t>
      </w:r>
      <w:r w:rsidR="005D542F">
        <w:rPr>
          <w:sz w:val="24"/>
          <w:szCs w:val="24"/>
        </w:rPr>
        <w:t xml:space="preserve"> I</w:t>
      </w:r>
      <w:r w:rsidR="00F57505">
        <w:rPr>
          <w:sz w:val="24"/>
          <w:szCs w:val="24"/>
        </w:rPr>
        <w:t>.</w:t>
      </w:r>
      <w:r w:rsidR="005D542F">
        <w:rPr>
          <w:sz w:val="24"/>
          <w:szCs w:val="24"/>
        </w:rPr>
        <w:t xml:space="preserve">. Narušeni odnos među roditeljima rezultirao je narušenim mentalnim zdravljem </w:t>
      </w:r>
      <w:proofErr w:type="spellStart"/>
      <w:r w:rsidR="005D542F">
        <w:rPr>
          <w:sz w:val="24"/>
          <w:szCs w:val="24"/>
        </w:rPr>
        <w:t>mlt</w:t>
      </w:r>
      <w:proofErr w:type="spellEnd"/>
      <w:r w:rsidR="005D542F">
        <w:rPr>
          <w:sz w:val="24"/>
          <w:szCs w:val="24"/>
        </w:rPr>
        <w:t>. L</w:t>
      </w:r>
      <w:r w:rsidR="00F57505">
        <w:rPr>
          <w:sz w:val="24"/>
          <w:szCs w:val="24"/>
        </w:rPr>
        <w:t>.</w:t>
      </w:r>
      <w:r w:rsidR="005D542F">
        <w:rPr>
          <w:sz w:val="24"/>
          <w:szCs w:val="24"/>
        </w:rPr>
        <w:t xml:space="preserve">. Pa tako </w:t>
      </w:r>
      <w:proofErr w:type="spellStart"/>
      <w:r w:rsidR="005D542F">
        <w:rPr>
          <w:sz w:val="24"/>
          <w:szCs w:val="24"/>
        </w:rPr>
        <w:t>mlt</w:t>
      </w:r>
      <w:proofErr w:type="spellEnd"/>
      <w:r w:rsidR="005D542F">
        <w:rPr>
          <w:sz w:val="24"/>
          <w:szCs w:val="24"/>
        </w:rPr>
        <w:t>. L</w:t>
      </w:r>
      <w:r w:rsidR="00F57505">
        <w:rPr>
          <w:sz w:val="24"/>
          <w:szCs w:val="24"/>
        </w:rPr>
        <w:t>.</w:t>
      </w:r>
      <w:r w:rsidR="005D542F">
        <w:rPr>
          <w:sz w:val="24"/>
          <w:szCs w:val="24"/>
        </w:rPr>
        <w:t xml:space="preserve"> nije bila uključena u nastavni proces tokom čitavog drugog polugodišta sedmog razreda. S obzirom na isto, razredno vijeće škole odlučilo je da će predmetni učitelji slati </w:t>
      </w:r>
      <w:proofErr w:type="spellStart"/>
      <w:r w:rsidR="005D542F">
        <w:rPr>
          <w:sz w:val="24"/>
          <w:szCs w:val="24"/>
        </w:rPr>
        <w:t>mlt</w:t>
      </w:r>
      <w:proofErr w:type="spellEnd"/>
      <w:r w:rsidR="005D542F">
        <w:rPr>
          <w:sz w:val="24"/>
          <w:szCs w:val="24"/>
        </w:rPr>
        <w:t>. L</w:t>
      </w:r>
      <w:r w:rsidR="00F57505">
        <w:rPr>
          <w:sz w:val="24"/>
          <w:szCs w:val="24"/>
        </w:rPr>
        <w:t>.</w:t>
      </w:r>
      <w:r w:rsidR="005D542F">
        <w:rPr>
          <w:sz w:val="24"/>
          <w:szCs w:val="24"/>
        </w:rPr>
        <w:t xml:space="preserve"> materijale za rad preko on-line platforme s ciljem da </w:t>
      </w:r>
      <w:proofErr w:type="spellStart"/>
      <w:r w:rsidR="005D542F">
        <w:rPr>
          <w:sz w:val="24"/>
          <w:szCs w:val="24"/>
        </w:rPr>
        <w:t>mlt</w:t>
      </w:r>
      <w:proofErr w:type="spellEnd"/>
      <w:r w:rsidR="005D542F">
        <w:rPr>
          <w:sz w:val="24"/>
          <w:szCs w:val="24"/>
        </w:rPr>
        <w:t>. L</w:t>
      </w:r>
      <w:r w:rsidR="00F57505">
        <w:rPr>
          <w:sz w:val="24"/>
          <w:szCs w:val="24"/>
        </w:rPr>
        <w:t>.</w:t>
      </w:r>
      <w:r w:rsidR="005D542F">
        <w:rPr>
          <w:sz w:val="24"/>
          <w:szCs w:val="24"/>
        </w:rPr>
        <w:t xml:space="preserve"> ne ostane ne ocijenjena i da joj se omogući završetak sedmog razreda. Iz razgovora s roditeljima se saznaje kako bi se na spomen škole </w:t>
      </w:r>
      <w:proofErr w:type="spellStart"/>
      <w:r w:rsidR="005D542F">
        <w:rPr>
          <w:sz w:val="24"/>
          <w:szCs w:val="24"/>
        </w:rPr>
        <w:t>mlt</w:t>
      </w:r>
      <w:proofErr w:type="spellEnd"/>
      <w:r w:rsidR="005D542F">
        <w:rPr>
          <w:sz w:val="24"/>
          <w:szCs w:val="24"/>
        </w:rPr>
        <w:t>. L</w:t>
      </w:r>
      <w:r w:rsidR="00F57505">
        <w:rPr>
          <w:sz w:val="24"/>
          <w:szCs w:val="24"/>
        </w:rPr>
        <w:t>.</w:t>
      </w:r>
      <w:r w:rsidR="005D542F">
        <w:rPr>
          <w:sz w:val="24"/>
          <w:szCs w:val="24"/>
        </w:rPr>
        <w:t xml:space="preserve"> povukla u sobu, ne bi željela razgovarati te roditelji, </w:t>
      </w:r>
      <w:r w:rsidR="000A5843">
        <w:rPr>
          <w:sz w:val="24"/>
          <w:szCs w:val="24"/>
        </w:rPr>
        <w:t>prvenstveno</w:t>
      </w:r>
      <w:r w:rsidR="005D542F">
        <w:rPr>
          <w:sz w:val="24"/>
          <w:szCs w:val="24"/>
        </w:rPr>
        <w:t xml:space="preserve"> majka koja je stanovala s </w:t>
      </w:r>
      <w:proofErr w:type="spellStart"/>
      <w:r w:rsidR="005D542F">
        <w:rPr>
          <w:sz w:val="24"/>
          <w:szCs w:val="24"/>
        </w:rPr>
        <w:t>mlt</w:t>
      </w:r>
      <w:proofErr w:type="spellEnd"/>
      <w:r w:rsidR="005D542F">
        <w:rPr>
          <w:sz w:val="24"/>
          <w:szCs w:val="24"/>
        </w:rPr>
        <w:t>. L</w:t>
      </w:r>
      <w:r w:rsidR="00F57505">
        <w:rPr>
          <w:sz w:val="24"/>
          <w:szCs w:val="24"/>
        </w:rPr>
        <w:t xml:space="preserve">. </w:t>
      </w:r>
      <w:r w:rsidR="005D542F">
        <w:rPr>
          <w:sz w:val="24"/>
          <w:szCs w:val="24"/>
        </w:rPr>
        <w:t>nije ju mogla motivirati za odlazak u školu.</w:t>
      </w:r>
      <w:r w:rsidR="000A5843">
        <w:rPr>
          <w:sz w:val="24"/>
          <w:szCs w:val="24"/>
        </w:rPr>
        <w:t xml:space="preserve"> Iz izvješća voditeljice mjere stručne pomoći i potpore, za ožujak 2025. godine, saznaje se kako je dana 17. ožujka 2025. godine K</w:t>
      </w:r>
      <w:r w:rsidR="00F57505">
        <w:rPr>
          <w:sz w:val="24"/>
          <w:szCs w:val="24"/>
        </w:rPr>
        <w:t>.</w:t>
      </w:r>
      <w:r w:rsidR="000A5843">
        <w:rPr>
          <w:sz w:val="24"/>
          <w:szCs w:val="24"/>
        </w:rPr>
        <w:t xml:space="preserve"> odvela </w:t>
      </w:r>
      <w:proofErr w:type="spellStart"/>
      <w:r w:rsidR="000A5843">
        <w:rPr>
          <w:sz w:val="24"/>
          <w:szCs w:val="24"/>
        </w:rPr>
        <w:t>mlt</w:t>
      </w:r>
      <w:proofErr w:type="spellEnd"/>
      <w:r w:rsidR="000A5843">
        <w:rPr>
          <w:sz w:val="24"/>
          <w:szCs w:val="24"/>
        </w:rPr>
        <w:t>. L</w:t>
      </w:r>
      <w:r w:rsidR="00F57505">
        <w:rPr>
          <w:sz w:val="24"/>
          <w:szCs w:val="24"/>
        </w:rPr>
        <w:t>.</w:t>
      </w:r>
      <w:r w:rsidR="000A5843">
        <w:rPr>
          <w:sz w:val="24"/>
          <w:szCs w:val="24"/>
        </w:rPr>
        <w:t xml:space="preserve"> kod oca. D</w:t>
      </w:r>
      <w:r w:rsidR="00F57505">
        <w:rPr>
          <w:sz w:val="24"/>
          <w:szCs w:val="24"/>
        </w:rPr>
        <w:t>.</w:t>
      </w:r>
      <w:r w:rsidR="000A5843">
        <w:rPr>
          <w:sz w:val="24"/>
          <w:szCs w:val="24"/>
        </w:rPr>
        <w:t xml:space="preserve"> je nazvao voditeljicu mjere navodeći "da je K</w:t>
      </w:r>
      <w:r w:rsidR="00F57505">
        <w:rPr>
          <w:sz w:val="24"/>
          <w:szCs w:val="24"/>
        </w:rPr>
        <w:t>.</w:t>
      </w:r>
      <w:r w:rsidR="000A5843">
        <w:rPr>
          <w:sz w:val="24"/>
          <w:szCs w:val="24"/>
        </w:rPr>
        <w:t xml:space="preserve"> dovela L</w:t>
      </w:r>
      <w:r w:rsidR="00F57505">
        <w:rPr>
          <w:sz w:val="24"/>
          <w:szCs w:val="24"/>
        </w:rPr>
        <w:t>.</w:t>
      </w:r>
      <w:r w:rsidR="000A5843">
        <w:rPr>
          <w:sz w:val="24"/>
          <w:szCs w:val="24"/>
        </w:rPr>
        <w:t xml:space="preserve"> prisilno kod njega, da je L</w:t>
      </w:r>
      <w:r w:rsidR="00F57505">
        <w:rPr>
          <w:sz w:val="24"/>
          <w:szCs w:val="24"/>
        </w:rPr>
        <w:t>.</w:t>
      </w:r>
      <w:r w:rsidR="000A5843">
        <w:rPr>
          <w:sz w:val="24"/>
          <w:szCs w:val="24"/>
        </w:rPr>
        <w:t xml:space="preserve"> u modricama jer ju je mama istukla te da je u teškom psihičkom stanju." Voditeljica mjere upućuje oca D</w:t>
      </w:r>
      <w:r w:rsidR="00F57505">
        <w:rPr>
          <w:sz w:val="24"/>
          <w:szCs w:val="24"/>
        </w:rPr>
        <w:t>.</w:t>
      </w:r>
      <w:r w:rsidR="000A5843">
        <w:rPr>
          <w:sz w:val="24"/>
          <w:szCs w:val="24"/>
        </w:rPr>
        <w:t xml:space="preserve"> I</w:t>
      </w:r>
      <w:r w:rsidR="00F57505">
        <w:rPr>
          <w:sz w:val="24"/>
          <w:szCs w:val="24"/>
        </w:rPr>
        <w:t>.</w:t>
      </w:r>
      <w:r w:rsidR="000A5843">
        <w:rPr>
          <w:sz w:val="24"/>
          <w:szCs w:val="24"/>
        </w:rPr>
        <w:t xml:space="preserve"> da odvede dijete na hitni prijem s obzirom na ozljede te da isto prijavi policiji. K</w:t>
      </w:r>
      <w:r w:rsidR="00F57505">
        <w:rPr>
          <w:sz w:val="24"/>
          <w:szCs w:val="24"/>
        </w:rPr>
        <w:t>.</w:t>
      </w:r>
      <w:r w:rsidR="000A5843">
        <w:rPr>
          <w:sz w:val="24"/>
          <w:szCs w:val="24"/>
        </w:rPr>
        <w:t xml:space="preserve"> voditeljici mjere navodi da je "L</w:t>
      </w:r>
      <w:r w:rsidR="00F57505">
        <w:rPr>
          <w:sz w:val="24"/>
          <w:szCs w:val="24"/>
        </w:rPr>
        <w:t>.</w:t>
      </w:r>
      <w:r w:rsidR="000A5843">
        <w:rPr>
          <w:sz w:val="24"/>
          <w:szCs w:val="24"/>
        </w:rPr>
        <w:t xml:space="preserve"> plakala ali da je nije fizički ozlijedila. Sve ogrebotine koje L</w:t>
      </w:r>
      <w:r w:rsidR="00F57505">
        <w:rPr>
          <w:sz w:val="24"/>
          <w:szCs w:val="24"/>
        </w:rPr>
        <w:t>.</w:t>
      </w:r>
      <w:r w:rsidR="000A5843">
        <w:rPr>
          <w:sz w:val="24"/>
          <w:szCs w:val="24"/>
        </w:rPr>
        <w:t xml:space="preserve"> ima su od mačke." Nadalje u razgovoru s D</w:t>
      </w:r>
      <w:r w:rsidR="00F57505">
        <w:rPr>
          <w:sz w:val="24"/>
          <w:szCs w:val="24"/>
        </w:rPr>
        <w:t>.</w:t>
      </w:r>
      <w:r w:rsidR="000A5843">
        <w:rPr>
          <w:sz w:val="24"/>
          <w:szCs w:val="24"/>
        </w:rPr>
        <w:t xml:space="preserve"> isti optužuje K</w:t>
      </w:r>
      <w:r w:rsidR="00F57505">
        <w:rPr>
          <w:sz w:val="24"/>
          <w:szCs w:val="24"/>
        </w:rPr>
        <w:t>.</w:t>
      </w:r>
      <w:r w:rsidR="000A5843">
        <w:rPr>
          <w:sz w:val="24"/>
          <w:szCs w:val="24"/>
        </w:rPr>
        <w:t xml:space="preserve"> za psihičko i fizičko zlostavljanje djece. Na upite zašto nije odveo dijete kod liječnika, "kaže kako nije jer neće djetetu nanositi dodatan stres."</w:t>
      </w:r>
      <w:r w:rsidR="005D542F">
        <w:rPr>
          <w:sz w:val="24"/>
          <w:szCs w:val="24"/>
        </w:rPr>
        <w:t xml:space="preserve"> </w:t>
      </w:r>
      <w:r w:rsidR="000A5843">
        <w:rPr>
          <w:sz w:val="24"/>
          <w:szCs w:val="24"/>
        </w:rPr>
        <w:t xml:space="preserve"> Oboje roditelja vlastite potrebe stavljaju na prvo mjesto, pritom zanemarujući brigu za djecu. Dana 18. lipnja 2025. godine zaprimljena je obavijest Policijske postaje Zadar kako je protiv K</w:t>
      </w:r>
      <w:r w:rsidR="00F57505">
        <w:rPr>
          <w:sz w:val="24"/>
          <w:szCs w:val="24"/>
        </w:rPr>
        <w:t>.</w:t>
      </w:r>
      <w:r w:rsidR="000A5843">
        <w:rPr>
          <w:sz w:val="24"/>
          <w:szCs w:val="24"/>
        </w:rPr>
        <w:t xml:space="preserve"> </w:t>
      </w:r>
      <w:proofErr w:type="spellStart"/>
      <w:r w:rsidR="000A5843">
        <w:rPr>
          <w:sz w:val="24"/>
          <w:szCs w:val="24"/>
        </w:rPr>
        <w:t>I</w:t>
      </w:r>
      <w:r w:rsidR="00F57505">
        <w:rPr>
          <w:sz w:val="24"/>
          <w:szCs w:val="24"/>
        </w:rPr>
        <w:t>.</w:t>
      </w:r>
      <w:r w:rsidR="000A5843">
        <w:rPr>
          <w:sz w:val="24"/>
          <w:szCs w:val="24"/>
        </w:rPr>
        <w:t>podnesen</w:t>
      </w:r>
      <w:proofErr w:type="spellEnd"/>
      <w:r w:rsidR="000A5843">
        <w:rPr>
          <w:sz w:val="24"/>
          <w:szCs w:val="24"/>
        </w:rPr>
        <w:t xml:space="preserve"> optužni prijedlog zbog prekršaja iz čl. 10. Zakona o zaštiti od nasilja u obitelji na štetu </w:t>
      </w:r>
      <w:proofErr w:type="spellStart"/>
      <w:r w:rsidR="000A5843">
        <w:rPr>
          <w:sz w:val="24"/>
          <w:szCs w:val="24"/>
        </w:rPr>
        <w:t>mlt</w:t>
      </w:r>
      <w:proofErr w:type="spellEnd"/>
      <w:r w:rsidR="000A5843">
        <w:rPr>
          <w:sz w:val="24"/>
          <w:szCs w:val="24"/>
        </w:rPr>
        <w:t>. L</w:t>
      </w:r>
      <w:r w:rsidR="00F57505">
        <w:rPr>
          <w:sz w:val="24"/>
          <w:szCs w:val="24"/>
        </w:rPr>
        <w:t>.</w:t>
      </w:r>
      <w:r w:rsidR="000A5843">
        <w:rPr>
          <w:sz w:val="24"/>
          <w:szCs w:val="24"/>
        </w:rPr>
        <w:t xml:space="preserve"> I</w:t>
      </w:r>
      <w:r w:rsidR="00F57505">
        <w:rPr>
          <w:sz w:val="24"/>
          <w:szCs w:val="24"/>
        </w:rPr>
        <w:t>.</w:t>
      </w:r>
      <w:r w:rsidR="000A5843">
        <w:rPr>
          <w:sz w:val="24"/>
          <w:szCs w:val="24"/>
        </w:rPr>
        <w:t xml:space="preserve">. S obzirom na iznimno narušen odnos među roditeljima gdje su roditelji i nadalje isključivo fokusirani na sebe te optuživanje drugog roditelja što je rezultiralo brojnim prijavama policiji, te vođenje više kaznenih i prekršajnih postupaka kako za jednog tako i za drugo, s obzirom na narušeno mentalno zdravlje </w:t>
      </w:r>
      <w:proofErr w:type="spellStart"/>
      <w:r w:rsidR="000A5843">
        <w:rPr>
          <w:sz w:val="24"/>
          <w:szCs w:val="24"/>
        </w:rPr>
        <w:t>mlt</w:t>
      </w:r>
      <w:proofErr w:type="spellEnd"/>
      <w:r w:rsidR="000A5843">
        <w:rPr>
          <w:sz w:val="24"/>
          <w:szCs w:val="24"/>
        </w:rPr>
        <w:t>. L</w:t>
      </w:r>
      <w:r w:rsidR="00F57505">
        <w:rPr>
          <w:sz w:val="24"/>
          <w:szCs w:val="24"/>
        </w:rPr>
        <w:t>.</w:t>
      </w:r>
      <w:r w:rsidR="000A5843">
        <w:rPr>
          <w:sz w:val="24"/>
          <w:szCs w:val="24"/>
        </w:rPr>
        <w:t xml:space="preserve"> te preuzimanjem roditeljske uloge kod </w:t>
      </w:r>
      <w:proofErr w:type="spellStart"/>
      <w:r w:rsidR="000A5843">
        <w:rPr>
          <w:sz w:val="24"/>
          <w:szCs w:val="24"/>
        </w:rPr>
        <w:t>mlt</w:t>
      </w:r>
      <w:proofErr w:type="spellEnd"/>
      <w:r w:rsidR="000A5843">
        <w:rPr>
          <w:sz w:val="24"/>
          <w:szCs w:val="24"/>
        </w:rPr>
        <w:t>. D</w:t>
      </w:r>
      <w:r w:rsidR="00F57505">
        <w:rPr>
          <w:sz w:val="24"/>
          <w:szCs w:val="24"/>
        </w:rPr>
        <w:t>.</w:t>
      </w:r>
      <w:r w:rsidR="000A5843">
        <w:rPr>
          <w:sz w:val="24"/>
          <w:szCs w:val="24"/>
        </w:rPr>
        <w:t xml:space="preserve">, roditeljima je </w:t>
      </w:r>
      <w:r w:rsidR="000A5843">
        <w:rPr>
          <w:sz w:val="24"/>
          <w:szCs w:val="24"/>
        </w:rPr>
        <w:lastRenderedPageBreak/>
        <w:t xml:space="preserve">od strane Područnog ureda aktualno izrečena mjera intenzivne stručne pomoći i nadzora nad ostvarivanjem roditeljske skrbi. Mjera je određena na razdoblje od 6 mjeseci, počevši od 15. rujna 2025. </w:t>
      </w:r>
      <w:r w:rsidR="00297F9A">
        <w:rPr>
          <w:sz w:val="24"/>
          <w:szCs w:val="24"/>
        </w:rPr>
        <w:t>Suradnja voditeljice mjere s K</w:t>
      </w:r>
      <w:r w:rsidR="00F57505">
        <w:rPr>
          <w:sz w:val="24"/>
          <w:szCs w:val="24"/>
        </w:rPr>
        <w:t>.</w:t>
      </w:r>
      <w:r w:rsidR="00297F9A">
        <w:rPr>
          <w:sz w:val="24"/>
          <w:szCs w:val="24"/>
        </w:rPr>
        <w:t xml:space="preserve"> I</w:t>
      </w:r>
      <w:r w:rsidR="00F57505">
        <w:rPr>
          <w:sz w:val="24"/>
          <w:szCs w:val="24"/>
        </w:rPr>
        <w:t>.</w:t>
      </w:r>
      <w:r w:rsidR="00297F9A">
        <w:rPr>
          <w:sz w:val="24"/>
          <w:szCs w:val="24"/>
        </w:rPr>
        <w:t xml:space="preserve"> je dobra, majka surađuje, redovito ostvaruje komunikaciju te prijedloge u sugestije voditeljice mjere uvažava te provodi. S druge strane D</w:t>
      </w:r>
      <w:r w:rsidR="00F57505">
        <w:rPr>
          <w:sz w:val="24"/>
          <w:szCs w:val="24"/>
        </w:rPr>
        <w:t>.</w:t>
      </w:r>
      <w:r w:rsidR="00297F9A">
        <w:rPr>
          <w:sz w:val="24"/>
          <w:szCs w:val="24"/>
        </w:rPr>
        <w:t xml:space="preserve"> s voditeljicom mjere ne surađuje, navodi kako ona ne radi svoj posao te mu ne može pomoći. Dragan od voditeljice mjere inzistira da kaže K</w:t>
      </w:r>
      <w:r w:rsidR="00F57505">
        <w:rPr>
          <w:sz w:val="24"/>
          <w:szCs w:val="24"/>
        </w:rPr>
        <w:t>.</w:t>
      </w:r>
      <w:r w:rsidR="00297F9A">
        <w:rPr>
          <w:sz w:val="24"/>
          <w:szCs w:val="24"/>
        </w:rPr>
        <w:t xml:space="preserve"> da se seli iz kuće te da se on useli u kuću i preuzme brigu o djeci. Osim s voditeljicom mjere, otežana je i suradnja Područnog ureda Zadar s D</w:t>
      </w:r>
      <w:r w:rsidR="00F57505">
        <w:rPr>
          <w:sz w:val="24"/>
          <w:szCs w:val="24"/>
        </w:rPr>
        <w:t>.</w:t>
      </w:r>
      <w:r w:rsidR="00297F9A">
        <w:rPr>
          <w:sz w:val="24"/>
          <w:szCs w:val="24"/>
        </w:rPr>
        <w:t xml:space="preserve">, pri čemu </w:t>
      </w:r>
      <w:proofErr w:type="spellStart"/>
      <w:r w:rsidR="00297F9A">
        <w:rPr>
          <w:sz w:val="24"/>
          <w:szCs w:val="24"/>
        </w:rPr>
        <w:t>D</w:t>
      </w:r>
      <w:r w:rsidR="00F57505">
        <w:rPr>
          <w:sz w:val="24"/>
          <w:szCs w:val="24"/>
        </w:rPr>
        <w:t>.</w:t>
      </w:r>
      <w:r w:rsidR="00297F9A">
        <w:rPr>
          <w:sz w:val="24"/>
          <w:szCs w:val="24"/>
        </w:rPr>
        <w:t>u</w:t>
      </w:r>
      <w:proofErr w:type="spellEnd"/>
      <w:r w:rsidR="00297F9A">
        <w:rPr>
          <w:sz w:val="24"/>
          <w:szCs w:val="24"/>
        </w:rPr>
        <w:t xml:space="preserve"> potpunosti okrivljuje druge te učestalo i </w:t>
      </w:r>
      <w:proofErr w:type="spellStart"/>
      <w:r w:rsidR="00297F9A">
        <w:rPr>
          <w:sz w:val="24"/>
          <w:szCs w:val="24"/>
        </w:rPr>
        <w:t>hostilno</w:t>
      </w:r>
      <w:proofErr w:type="spellEnd"/>
      <w:r w:rsidR="00297F9A">
        <w:rPr>
          <w:sz w:val="24"/>
          <w:szCs w:val="24"/>
        </w:rPr>
        <w:t xml:space="preserve"> navodi kako je odgoj djeteta posao stručnih radnica jer je to "njihovo dijete".</w:t>
      </w:r>
      <w:r w:rsidR="00287B32">
        <w:rPr>
          <w:sz w:val="24"/>
          <w:szCs w:val="24"/>
        </w:rPr>
        <w:t xml:space="preserve"> </w:t>
      </w:r>
      <w:r w:rsidR="00297F9A">
        <w:rPr>
          <w:sz w:val="24"/>
          <w:szCs w:val="24"/>
        </w:rPr>
        <w:t>Suradnja Područnog ureda Zadar s D</w:t>
      </w:r>
      <w:r w:rsidR="00443964">
        <w:rPr>
          <w:sz w:val="24"/>
          <w:szCs w:val="24"/>
        </w:rPr>
        <w:t>.</w:t>
      </w:r>
      <w:r w:rsidR="00297F9A">
        <w:rPr>
          <w:sz w:val="24"/>
          <w:szCs w:val="24"/>
        </w:rPr>
        <w:t xml:space="preserve"> je otežana. Razgovor s D</w:t>
      </w:r>
      <w:r w:rsidR="00443964">
        <w:rPr>
          <w:sz w:val="24"/>
          <w:szCs w:val="24"/>
        </w:rPr>
        <w:t>.</w:t>
      </w:r>
      <w:r w:rsidR="00297F9A">
        <w:rPr>
          <w:sz w:val="24"/>
          <w:szCs w:val="24"/>
        </w:rPr>
        <w:t xml:space="preserve"> iznimno je teško voditi s obzirom da je isti usmjeren isključivo na optuživanje K</w:t>
      </w:r>
      <w:r w:rsidR="00443964">
        <w:rPr>
          <w:sz w:val="24"/>
          <w:szCs w:val="24"/>
        </w:rPr>
        <w:t>.</w:t>
      </w:r>
      <w:r w:rsidR="00297F9A">
        <w:rPr>
          <w:sz w:val="24"/>
          <w:szCs w:val="24"/>
        </w:rPr>
        <w:t>, te se u potpunosti postavlja u ulogu žrtve. D</w:t>
      </w:r>
      <w:r w:rsidR="00443964">
        <w:rPr>
          <w:sz w:val="24"/>
          <w:szCs w:val="24"/>
        </w:rPr>
        <w:t>.</w:t>
      </w:r>
      <w:r w:rsidR="00297F9A">
        <w:rPr>
          <w:sz w:val="24"/>
          <w:szCs w:val="24"/>
        </w:rPr>
        <w:t xml:space="preserve"> ne uviđa ozbiljnost svojih postupaka, kao što je fizički napad na K</w:t>
      </w:r>
      <w:r w:rsidR="00443964">
        <w:rPr>
          <w:sz w:val="24"/>
          <w:szCs w:val="24"/>
        </w:rPr>
        <w:t>.</w:t>
      </w:r>
      <w:r w:rsidR="00297F9A">
        <w:rPr>
          <w:sz w:val="24"/>
          <w:szCs w:val="24"/>
        </w:rPr>
        <w:t xml:space="preserve"> partnera u prisutnosti </w:t>
      </w:r>
      <w:proofErr w:type="spellStart"/>
      <w:r w:rsidR="00297F9A">
        <w:rPr>
          <w:sz w:val="24"/>
          <w:szCs w:val="24"/>
        </w:rPr>
        <w:t>mlt</w:t>
      </w:r>
      <w:proofErr w:type="spellEnd"/>
      <w:r w:rsidR="00297F9A">
        <w:rPr>
          <w:sz w:val="24"/>
          <w:szCs w:val="24"/>
        </w:rPr>
        <w:t>. L</w:t>
      </w:r>
      <w:r w:rsidR="00443964">
        <w:rPr>
          <w:sz w:val="24"/>
          <w:szCs w:val="24"/>
        </w:rPr>
        <w:t>.</w:t>
      </w:r>
      <w:r w:rsidR="00297F9A">
        <w:rPr>
          <w:sz w:val="24"/>
          <w:szCs w:val="24"/>
        </w:rPr>
        <w:t xml:space="preserve"> te posljedicu istoga na njegov narušeni odnos s L</w:t>
      </w:r>
      <w:r w:rsidR="00443964">
        <w:rPr>
          <w:sz w:val="24"/>
          <w:szCs w:val="24"/>
        </w:rPr>
        <w:t>.</w:t>
      </w:r>
      <w:r w:rsidR="00297F9A">
        <w:rPr>
          <w:sz w:val="24"/>
          <w:szCs w:val="24"/>
        </w:rPr>
        <w:t xml:space="preserve">. </w:t>
      </w:r>
      <w:r w:rsidR="005D44E6">
        <w:rPr>
          <w:sz w:val="24"/>
          <w:szCs w:val="24"/>
        </w:rPr>
        <w:t xml:space="preserve">Aktualno </w:t>
      </w:r>
      <w:proofErr w:type="spellStart"/>
      <w:r w:rsidR="005D44E6">
        <w:rPr>
          <w:sz w:val="24"/>
          <w:szCs w:val="24"/>
        </w:rPr>
        <w:t>mlt</w:t>
      </w:r>
      <w:proofErr w:type="spellEnd"/>
      <w:r w:rsidR="005D44E6">
        <w:rPr>
          <w:sz w:val="24"/>
          <w:szCs w:val="24"/>
        </w:rPr>
        <w:t>. D</w:t>
      </w:r>
      <w:r w:rsidR="00443964">
        <w:rPr>
          <w:sz w:val="24"/>
          <w:szCs w:val="24"/>
        </w:rPr>
        <w:t>.</w:t>
      </w:r>
      <w:r w:rsidR="005D44E6">
        <w:rPr>
          <w:sz w:val="24"/>
          <w:szCs w:val="24"/>
        </w:rPr>
        <w:t xml:space="preserve"> stanuje s ocem te povremeno ostvaruje susrete s majkom, dok </w:t>
      </w:r>
      <w:proofErr w:type="spellStart"/>
      <w:r w:rsidR="005D44E6">
        <w:rPr>
          <w:sz w:val="24"/>
          <w:szCs w:val="24"/>
        </w:rPr>
        <w:t>mlt</w:t>
      </w:r>
      <w:proofErr w:type="spellEnd"/>
      <w:r w:rsidR="005D44E6">
        <w:rPr>
          <w:sz w:val="24"/>
          <w:szCs w:val="24"/>
        </w:rPr>
        <w:t>. L</w:t>
      </w:r>
      <w:r w:rsidR="00443964">
        <w:rPr>
          <w:sz w:val="24"/>
          <w:szCs w:val="24"/>
        </w:rPr>
        <w:t>.</w:t>
      </w:r>
      <w:r w:rsidR="005D44E6">
        <w:rPr>
          <w:sz w:val="24"/>
          <w:szCs w:val="24"/>
        </w:rPr>
        <w:t xml:space="preserve"> stanuje s majkom te odbija susrete s ocem. Pri Područnom uredu saslušani su roditelji, pri čemu oboje iznose nepravilnosti u ponašanju druge strane, bez imalo kritičnosti prema vlastitom ponašanju. Oboje krivnju za sve teškoće vide u drugoj strani, međusobno se nadmeću preko djece te su fokusirani isključivo svoj odnos. K</w:t>
      </w:r>
      <w:r w:rsidR="00443964">
        <w:rPr>
          <w:sz w:val="24"/>
          <w:szCs w:val="24"/>
        </w:rPr>
        <w:t>.</w:t>
      </w:r>
      <w:r w:rsidR="005D44E6">
        <w:rPr>
          <w:sz w:val="24"/>
          <w:szCs w:val="24"/>
        </w:rPr>
        <w:t xml:space="preserve"> u situacijama kad joj se ne sviđa stajalište djece pribjegava regresivnim ponašanjima, pa tako kad joj </w:t>
      </w:r>
      <w:proofErr w:type="spellStart"/>
      <w:r w:rsidR="005D44E6">
        <w:rPr>
          <w:sz w:val="24"/>
          <w:szCs w:val="24"/>
        </w:rPr>
        <w:t>mlt</w:t>
      </w:r>
      <w:proofErr w:type="spellEnd"/>
      <w:r w:rsidR="005D44E6">
        <w:rPr>
          <w:sz w:val="24"/>
          <w:szCs w:val="24"/>
        </w:rPr>
        <w:t>. L</w:t>
      </w:r>
      <w:r w:rsidR="00443964">
        <w:rPr>
          <w:sz w:val="24"/>
          <w:szCs w:val="24"/>
        </w:rPr>
        <w:t>.</w:t>
      </w:r>
      <w:r w:rsidR="005D44E6">
        <w:rPr>
          <w:sz w:val="24"/>
          <w:szCs w:val="24"/>
        </w:rPr>
        <w:t xml:space="preserve"> nešto spočita vezano za njezino roditeljstvo impulzivno reagira i odvozi uplakanu </w:t>
      </w:r>
      <w:proofErr w:type="spellStart"/>
      <w:r w:rsidR="005D44E6">
        <w:rPr>
          <w:sz w:val="24"/>
          <w:szCs w:val="24"/>
        </w:rPr>
        <w:t>mlt</w:t>
      </w:r>
      <w:proofErr w:type="spellEnd"/>
      <w:r w:rsidR="005D44E6">
        <w:rPr>
          <w:sz w:val="24"/>
          <w:szCs w:val="24"/>
        </w:rPr>
        <w:t>. L</w:t>
      </w:r>
      <w:r w:rsidR="00443964">
        <w:rPr>
          <w:sz w:val="24"/>
          <w:szCs w:val="24"/>
        </w:rPr>
        <w:t>.</w:t>
      </w:r>
      <w:r w:rsidR="005D44E6">
        <w:rPr>
          <w:sz w:val="24"/>
          <w:szCs w:val="24"/>
        </w:rPr>
        <w:t xml:space="preserve"> kod oca a </w:t>
      </w:r>
      <w:proofErr w:type="spellStart"/>
      <w:r w:rsidR="005D44E6">
        <w:rPr>
          <w:sz w:val="24"/>
          <w:szCs w:val="24"/>
        </w:rPr>
        <w:t>mlt</w:t>
      </w:r>
      <w:proofErr w:type="spellEnd"/>
      <w:r w:rsidR="005D44E6">
        <w:rPr>
          <w:sz w:val="24"/>
          <w:szCs w:val="24"/>
        </w:rPr>
        <w:t>. D</w:t>
      </w:r>
      <w:r w:rsidR="00443964">
        <w:rPr>
          <w:sz w:val="24"/>
          <w:szCs w:val="24"/>
        </w:rPr>
        <w:t xml:space="preserve">.  </w:t>
      </w:r>
      <w:r w:rsidR="005D44E6">
        <w:rPr>
          <w:sz w:val="24"/>
          <w:szCs w:val="24"/>
        </w:rPr>
        <w:t>govori kako se doma ne treba ni vraćati. Zbog navedenog po isteku mjere</w:t>
      </w:r>
      <w:r w:rsidR="003E0533">
        <w:rPr>
          <w:sz w:val="24"/>
          <w:szCs w:val="24"/>
        </w:rPr>
        <w:t xml:space="preserve"> stručne pomoći i potpore, roditeljima je izrečena mjera intenzivne stručne pomoći i nadzora.</w:t>
      </w:r>
      <w:r w:rsidR="004166A6">
        <w:rPr>
          <w:sz w:val="24"/>
          <w:szCs w:val="24"/>
        </w:rPr>
        <w:t xml:space="preserve"> Aktualno, izuzev ponavljajućih zamjeranja koja roditelji iznose jedno naspram drugoga, K</w:t>
      </w:r>
      <w:r w:rsidR="00443964">
        <w:rPr>
          <w:sz w:val="24"/>
          <w:szCs w:val="24"/>
        </w:rPr>
        <w:t>.</w:t>
      </w:r>
      <w:r w:rsidR="004166A6">
        <w:rPr>
          <w:sz w:val="24"/>
          <w:szCs w:val="24"/>
        </w:rPr>
        <w:t xml:space="preserve"> navodi kako, po preseljenju </w:t>
      </w:r>
      <w:proofErr w:type="spellStart"/>
      <w:r w:rsidR="004166A6">
        <w:rPr>
          <w:sz w:val="24"/>
          <w:szCs w:val="24"/>
        </w:rPr>
        <w:t>mlt</w:t>
      </w:r>
      <w:proofErr w:type="spellEnd"/>
      <w:r w:rsidR="004166A6">
        <w:rPr>
          <w:sz w:val="24"/>
          <w:szCs w:val="24"/>
        </w:rPr>
        <w:t>. D</w:t>
      </w:r>
      <w:r w:rsidR="00443964">
        <w:rPr>
          <w:sz w:val="24"/>
          <w:szCs w:val="24"/>
        </w:rPr>
        <w:t>.</w:t>
      </w:r>
      <w:r w:rsidR="004166A6">
        <w:rPr>
          <w:sz w:val="24"/>
          <w:szCs w:val="24"/>
        </w:rPr>
        <w:t xml:space="preserve"> kod oca isti neredovito izvršava školske obveze, učestalo izostaje iz škole, a što otac opravdava te ostaje u noćnim izlascima do ranih jutarnjih sati. K</w:t>
      </w:r>
      <w:r w:rsidR="00443964">
        <w:rPr>
          <w:sz w:val="24"/>
          <w:szCs w:val="24"/>
        </w:rPr>
        <w:t>.</w:t>
      </w:r>
      <w:r w:rsidR="004166A6">
        <w:rPr>
          <w:sz w:val="24"/>
          <w:szCs w:val="24"/>
        </w:rPr>
        <w:t xml:space="preserve"> isto vidi kao problematično, dok D</w:t>
      </w:r>
      <w:r w:rsidR="00443964">
        <w:rPr>
          <w:sz w:val="24"/>
          <w:szCs w:val="24"/>
        </w:rPr>
        <w:t>.</w:t>
      </w:r>
      <w:r w:rsidR="004166A6">
        <w:rPr>
          <w:sz w:val="24"/>
          <w:szCs w:val="24"/>
        </w:rPr>
        <w:t xml:space="preserve"> iskazuje kako </w:t>
      </w:r>
      <w:proofErr w:type="spellStart"/>
      <w:r w:rsidR="004166A6">
        <w:rPr>
          <w:sz w:val="24"/>
          <w:szCs w:val="24"/>
        </w:rPr>
        <w:t>mlt</w:t>
      </w:r>
      <w:proofErr w:type="spellEnd"/>
      <w:r w:rsidR="004166A6">
        <w:rPr>
          <w:sz w:val="24"/>
          <w:szCs w:val="24"/>
        </w:rPr>
        <w:t>. D</w:t>
      </w:r>
      <w:r w:rsidR="00443964">
        <w:rPr>
          <w:sz w:val="24"/>
          <w:szCs w:val="24"/>
        </w:rPr>
        <w:t>.</w:t>
      </w:r>
      <w:r w:rsidR="004166A6">
        <w:rPr>
          <w:sz w:val="24"/>
          <w:szCs w:val="24"/>
        </w:rPr>
        <w:t xml:space="preserve"> nema poteškoća u školi, kao ima dobre ocjene te kako u svakom trenutku zna gdje je </w:t>
      </w:r>
      <w:proofErr w:type="spellStart"/>
      <w:r w:rsidR="004166A6">
        <w:rPr>
          <w:sz w:val="24"/>
          <w:szCs w:val="24"/>
        </w:rPr>
        <w:t>mlt</w:t>
      </w:r>
      <w:proofErr w:type="spellEnd"/>
      <w:r w:rsidR="004166A6">
        <w:rPr>
          <w:sz w:val="24"/>
          <w:szCs w:val="24"/>
        </w:rPr>
        <w:t>. D</w:t>
      </w:r>
      <w:r w:rsidR="00443964">
        <w:rPr>
          <w:sz w:val="24"/>
          <w:szCs w:val="24"/>
        </w:rPr>
        <w:t>.</w:t>
      </w:r>
      <w:r w:rsidR="004166A6">
        <w:rPr>
          <w:sz w:val="24"/>
          <w:szCs w:val="24"/>
        </w:rPr>
        <w:t xml:space="preserve"> kada je u izlascima. </w:t>
      </w:r>
      <w:proofErr w:type="spellStart"/>
      <w:r w:rsidR="004166A6">
        <w:rPr>
          <w:sz w:val="24"/>
          <w:szCs w:val="24"/>
        </w:rPr>
        <w:t>Mlt</w:t>
      </w:r>
      <w:proofErr w:type="spellEnd"/>
      <w:r w:rsidR="004166A6">
        <w:rPr>
          <w:sz w:val="24"/>
          <w:szCs w:val="24"/>
        </w:rPr>
        <w:t>. L</w:t>
      </w:r>
      <w:r w:rsidR="00443964">
        <w:rPr>
          <w:sz w:val="24"/>
          <w:szCs w:val="24"/>
        </w:rPr>
        <w:t>.</w:t>
      </w:r>
      <w:r w:rsidR="004166A6">
        <w:rPr>
          <w:sz w:val="24"/>
          <w:szCs w:val="24"/>
        </w:rPr>
        <w:t xml:space="preserve"> je, kao i D</w:t>
      </w:r>
      <w:r w:rsidR="00443964">
        <w:rPr>
          <w:sz w:val="24"/>
          <w:szCs w:val="24"/>
        </w:rPr>
        <w:t>.</w:t>
      </w:r>
      <w:r w:rsidR="004166A6">
        <w:rPr>
          <w:sz w:val="24"/>
          <w:szCs w:val="24"/>
        </w:rPr>
        <w:t xml:space="preserve">, izravno uključena u konfliktni roditeljski razvod, a što uvelike utječe na njen odnos s roditeljima. </w:t>
      </w:r>
      <w:r w:rsidR="00DE5D17">
        <w:rPr>
          <w:sz w:val="24"/>
          <w:szCs w:val="24"/>
        </w:rPr>
        <w:t xml:space="preserve">Nakon provedenog postupka, a vodeći se primarno zaštitom prava i dobrobiti </w:t>
      </w:r>
      <w:proofErr w:type="spellStart"/>
      <w:r w:rsidR="00DE5D17">
        <w:rPr>
          <w:sz w:val="24"/>
          <w:szCs w:val="24"/>
        </w:rPr>
        <w:t>mlt</w:t>
      </w:r>
      <w:proofErr w:type="spellEnd"/>
      <w:r w:rsidR="00DE5D17">
        <w:rPr>
          <w:sz w:val="24"/>
          <w:szCs w:val="24"/>
        </w:rPr>
        <w:t>. L</w:t>
      </w:r>
      <w:r w:rsidR="00443964">
        <w:rPr>
          <w:sz w:val="24"/>
          <w:szCs w:val="24"/>
        </w:rPr>
        <w:t>.</w:t>
      </w:r>
      <w:r w:rsidR="00DE5D17">
        <w:rPr>
          <w:sz w:val="24"/>
          <w:szCs w:val="24"/>
        </w:rPr>
        <w:t xml:space="preserve"> I</w:t>
      </w:r>
      <w:r w:rsidR="00443964">
        <w:rPr>
          <w:sz w:val="24"/>
          <w:szCs w:val="24"/>
        </w:rPr>
        <w:t>.</w:t>
      </w:r>
      <w:r w:rsidR="00DE5D17">
        <w:rPr>
          <w:sz w:val="24"/>
          <w:szCs w:val="24"/>
        </w:rPr>
        <w:t xml:space="preserve"> i </w:t>
      </w:r>
      <w:proofErr w:type="spellStart"/>
      <w:r w:rsidR="00DE5D17">
        <w:rPr>
          <w:sz w:val="24"/>
          <w:szCs w:val="24"/>
        </w:rPr>
        <w:t>mlt</w:t>
      </w:r>
      <w:proofErr w:type="spellEnd"/>
      <w:r w:rsidR="00DE5D17">
        <w:rPr>
          <w:sz w:val="24"/>
          <w:szCs w:val="24"/>
        </w:rPr>
        <w:t>. D</w:t>
      </w:r>
      <w:r w:rsidR="00443964">
        <w:rPr>
          <w:sz w:val="24"/>
          <w:szCs w:val="24"/>
        </w:rPr>
        <w:t>.</w:t>
      </w:r>
      <w:r w:rsidR="00DE5D17">
        <w:rPr>
          <w:sz w:val="24"/>
          <w:szCs w:val="24"/>
        </w:rPr>
        <w:t xml:space="preserve"> I</w:t>
      </w:r>
      <w:r w:rsidR="00443964">
        <w:rPr>
          <w:sz w:val="24"/>
          <w:szCs w:val="24"/>
        </w:rPr>
        <w:t>.</w:t>
      </w:r>
      <w:r w:rsidR="00DE5D17">
        <w:rPr>
          <w:sz w:val="24"/>
          <w:szCs w:val="24"/>
        </w:rPr>
        <w:t>, mišljenja su kako u obitelji I</w:t>
      </w:r>
      <w:r w:rsidR="00443964">
        <w:rPr>
          <w:sz w:val="24"/>
          <w:szCs w:val="24"/>
        </w:rPr>
        <w:t>.</w:t>
      </w:r>
      <w:r w:rsidR="00DE5D17">
        <w:rPr>
          <w:sz w:val="24"/>
          <w:szCs w:val="24"/>
        </w:rPr>
        <w:t>, od ulaska u postupanje Područnog ureda u prosincu 2024. godine do danas nije došlo do stabilizacije. Štoviše, sa protekom vremena, u odnosu na K</w:t>
      </w:r>
      <w:r w:rsidR="00443964">
        <w:rPr>
          <w:sz w:val="24"/>
          <w:szCs w:val="24"/>
        </w:rPr>
        <w:t>.</w:t>
      </w:r>
      <w:r w:rsidR="00DE5D17">
        <w:rPr>
          <w:sz w:val="24"/>
          <w:szCs w:val="24"/>
        </w:rPr>
        <w:t xml:space="preserve"> i D</w:t>
      </w:r>
      <w:r w:rsidR="00443964">
        <w:rPr>
          <w:sz w:val="24"/>
          <w:szCs w:val="24"/>
        </w:rPr>
        <w:t>.</w:t>
      </w:r>
      <w:r w:rsidR="00DE5D17">
        <w:rPr>
          <w:sz w:val="24"/>
          <w:szCs w:val="24"/>
        </w:rPr>
        <w:t xml:space="preserve"> se od strane Područnog ureda vodilo više postupaka zaštite prava i dobrobiti djece te je izrečeno više mjera obiteljsko pravne zaštite dok je i protiv D</w:t>
      </w:r>
      <w:r w:rsidR="00443964">
        <w:rPr>
          <w:sz w:val="24"/>
          <w:szCs w:val="24"/>
        </w:rPr>
        <w:t>.</w:t>
      </w:r>
      <w:r w:rsidR="00DE5D17">
        <w:rPr>
          <w:sz w:val="24"/>
          <w:szCs w:val="24"/>
        </w:rPr>
        <w:t xml:space="preserve"> i protiv K</w:t>
      </w:r>
      <w:r w:rsidR="00443964">
        <w:rPr>
          <w:sz w:val="24"/>
          <w:szCs w:val="24"/>
        </w:rPr>
        <w:t>.</w:t>
      </w:r>
      <w:r w:rsidR="00DE5D17">
        <w:rPr>
          <w:sz w:val="24"/>
          <w:szCs w:val="24"/>
        </w:rPr>
        <w:t xml:space="preserve"> po9dignuto više kaznenih i prekršajnih prijava.</w:t>
      </w:r>
      <w:r w:rsidR="003A4445">
        <w:rPr>
          <w:sz w:val="24"/>
          <w:szCs w:val="24"/>
        </w:rPr>
        <w:t xml:space="preserve"> Djeca se protekom vremena </w:t>
      </w:r>
      <w:r w:rsidR="00DE5D17">
        <w:rPr>
          <w:sz w:val="24"/>
          <w:szCs w:val="24"/>
        </w:rPr>
        <w:t xml:space="preserve"> </w:t>
      </w:r>
      <w:r w:rsidR="00297F9A">
        <w:rPr>
          <w:sz w:val="24"/>
          <w:szCs w:val="24"/>
        </w:rPr>
        <w:t xml:space="preserve"> </w:t>
      </w:r>
      <w:r w:rsidR="00253E89">
        <w:rPr>
          <w:sz w:val="24"/>
          <w:szCs w:val="24"/>
        </w:rPr>
        <w:t xml:space="preserve"> </w:t>
      </w:r>
      <w:r w:rsidR="003A4445">
        <w:rPr>
          <w:sz w:val="24"/>
          <w:szCs w:val="24"/>
        </w:rPr>
        <w:t xml:space="preserve">nisu adaptirala na novonastale okolnosti već više od godine dana žive u stanju akutnog stresa proizašlog iz potpuno neprimjerenog ponašanja roditelja. Naime, mišljenja su kako je kod oba roditelja naglašen fokus isključivo na sebe i svoje potrebe pa onda na djecu. Oba roditelja </w:t>
      </w:r>
      <w:r w:rsidR="00467D52">
        <w:rPr>
          <w:sz w:val="24"/>
          <w:szCs w:val="24"/>
        </w:rPr>
        <w:t>iskazuju</w:t>
      </w:r>
      <w:r w:rsidR="003A4445">
        <w:rPr>
          <w:sz w:val="24"/>
          <w:szCs w:val="24"/>
        </w:rPr>
        <w:t xml:space="preserve"> </w:t>
      </w:r>
      <w:proofErr w:type="spellStart"/>
      <w:r w:rsidR="003A4445">
        <w:rPr>
          <w:sz w:val="24"/>
          <w:szCs w:val="24"/>
        </w:rPr>
        <w:t>hostilnost</w:t>
      </w:r>
      <w:proofErr w:type="spellEnd"/>
      <w:r w:rsidR="003A4445">
        <w:rPr>
          <w:sz w:val="24"/>
          <w:szCs w:val="24"/>
        </w:rPr>
        <w:t xml:space="preserve"> u međusobnom odnosu te redovito u isto uključuju djecu, a koja zbog istoga ispoljavaju poteškoće u in</w:t>
      </w:r>
      <w:r w:rsidR="00685DE8">
        <w:rPr>
          <w:sz w:val="24"/>
          <w:szCs w:val="24"/>
        </w:rPr>
        <w:t>ternaliziranom</w:t>
      </w:r>
      <w:r w:rsidR="003A4445">
        <w:rPr>
          <w:sz w:val="24"/>
          <w:szCs w:val="24"/>
        </w:rPr>
        <w:t xml:space="preserve"> i </w:t>
      </w:r>
      <w:r w:rsidR="00685DE8">
        <w:rPr>
          <w:sz w:val="24"/>
          <w:szCs w:val="24"/>
        </w:rPr>
        <w:t>eksternaliziranom</w:t>
      </w:r>
      <w:r w:rsidR="003A4445">
        <w:rPr>
          <w:sz w:val="24"/>
          <w:szCs w:val="24"/>
        </w:rPr>
        <w:t xml:space="preserve"> funkcioniranju. Različitost među roditeljima evidentira se isključivo kao sposobnost rada na sebi i suradljivosti, pri čemu je majka </w:t>
      </w:r>
      <w:proofErr w:type="spellStart"/>
      <w:r w:rsidR="003A4445">
        <w:rPr>
          <w:sz w:val="24"/>
          <w:szCs w:val="24"/>
        </w:rPr>
        <w:t>suradna</w:t>
      </w:r>
      <w:proofErr w:type="spellEnd"/>
      <w:r w:rsidR="003A4445">
        <w:rPr>
          <w:sz w:val="24"/>
          <w:szCs w:val="24"/>
        </w:rPr>
        <w:t xml:space="preserve"> te unatoč </w:t>
      </w:r>
      <w:r w:rsidR="00467D52">
        <w:rPr>
          <w:sz w:val="24"/>
          <w:szCs w:val="24"/>
        </w:rPr>
        <w:t>inicijalno</w:t>
      </w:r>
      <w:r w:rsidR="003A4445">
        <w:rPr>
          <w:sz w:val="24"/>
          <w:szCs w:val="24"/>
        </w:rPr>
        <w:t xml:space="preserve"> neprimjerenoj reakciji na upoznavanje sa vlastitim propustima, a koja učestalo bude negiranje ili prebacivanje odgovornosti, s vremenom isto prihvati te se trudi mijenjati neželjena ponašanja. Otac iskazuje o brizi8 za djecu, međutim često na </w:t>
      </w:r>
      <w:r w:rsidR="00467D52">
        <w:rPr>
          <w:sz w:val="24"/>
          <w:szCs w:val="24"/>
        </w:rPr>
        <w:t>neprimjeren</w:t>
      </w:r>
      <w:r w:rsidR="003A4445">
        <w:rPr>
          <w:sz w:val="24"/>
          <w:szCs w:val="24"/>
        </w:rPr>
        <w:t xml:space="preserve"> i teatralan način, sklon je gledanju na svijet crno-bijelo, pa tako često iskazuje kako će se u </w:t>
      </w:r>
      <w:r w:rsidR="00467D52">
        <w:rPr>
          <w:sz w:val="24"/>
          <w:szCs w:val="24"/>
        </w:rPr>
        <w:t>potpunosti</w:t>
      </w:r>
      <w:r w:rsidR="003A4445">
        <w:rPr>
          <w:sz w:val="24"/>
          <w:szCs w:val="24"/>
        </w:rPr>
        <w:t xml:space="preserve"> </w:t>
      </w:r>
      <w:r w:rsidR="00467D52">
        <w:rPr>
          <w:sz w:val="24"/>
          <w:szCs w:val="24"/>
        </w:rPr>
        <w:t>maknuti</w:t>
      </w:r>
      <w:r w:rsidR="003A4445">
        <w:rPr>
          <w:sz w:val="24"/>
          <w:szCs w:val="24"/>
        </w:rPr>
        <w:t xml:space="preserve"> iz života djece "dok ne odrastu", pri tome se stavljajući u ulogu pasivne žrtve i agresivno tražeći da </w:t>
      </w:r>
      <w:r w:rsidR="00467D52">
        <w:rPr>
          <w:sz w:val="24"/>
          <w:szCs w:val="24"/>
        </w:rPr>
        <w:t>institucije</w:t>
      </w:r>
      <w:r w:rsidR="003A4445">
        <w:rPr>
          <w:sz w:val="24"/>
          <w:szCs w:val="24"/>
        </w:rPr>
        <w:t xml:space="preserve"> urede njegove obiteljske prilike bez </w:t>
      </w:r>
      <w:r w:rsidR="00467D52">
        <w:rPr>
          <w:sz w:val="24"/>
          <w:szCs w:val="24"/>
        </w:rPr>
        <w:lastRenderedPageBreak/>
        <w:t>njegovog</w:t>
      </w:r>
      <w:r w:rsidR="003A4445">
        <w:rPr>
          <w:sz w:val="24"/>
          <w:szCs w:val="24"/>
        </w:rPr>
        <w:t xml:space="preserve"> angažmana u istome. Otac je nesuradljiv, vrlo rigidnog stava i mišljenja, sklon impulzivnim reakcijama koje idu u krajnost i u koje nema uvid, a koje se direktno i iznimno nepovoljno </w:t>
      </w:r>
      <w:r w:rsidR="00685DE8">
        <w:rPr>
          <w:sz w:val="24"/>
          <w:szCs w:val="24"/>
        </w:rPr>
        <w:t>odražavaju</w:t>
      </w:r>
      <w:r w:rsidR="003A4445">
        <w:rPr>
          <w:sz w:val="24"/>
          <w:szCs w:val="24"/>
        </w:rPr>
        <w:t xml:space="preserve"> na djecu. </w:t>
      </w:r>
      <w:r w:rsidR="009D60D2">
        <w:rPr>
          <w:sz w:val="24"/>
          <w:szCs w:val="24"/>
        </w:rPr>
        <w:t xml:space="preserve">Slijedom svega navedenog, mišljenja su kako je u najboljem interesu </w:t>
      </w:r>
      <w:proofErr w:type="spellStart"/>
      <w:r w:rsidR="009D60D2">
        <w:rPr>
          <w:sz w:val="24"/>
          <w:szCs w:val="24"/>
        </w:rPr>
        <w:t>mlt</w:t>
      </w:r>
      <w:proofErr w:type="spellEnd"/>
      <w:r w:rsidR="009D60D2">
        <w:rPr>
          <w:sz w:val="24"/>
          <w:szCs w:val="24"/>
        </w:rPr>
        <w:t>. L</w:t>
      </w:r>
      <w:r w:rsidR="00443964">
        <w:rPr>
          <w:sz w:val="24"/>
          <w:szCs w:val="24"/>
        </w:rPr>
        <w:t>.</w:t>
      </w:r>
      <w:r w:rsidR="009D60D2">
        <w:rPr>
          <w:sz w:val="24"/>
          <w:szCs w:val="24"/>
        </w:rPr>
        <w:t xml:space="preserve"> i </w:t>
      </w:r>
      <w:proofErr w:type="spellStart"/>
      <w:r w:rsidR="009D60D2">
        <w:rPr>
          <w:sz w:val="24"/>
          <w:szCs w:val="24"/>
        </w:rPr>
        <w:t>mlt</w:t>
      </w:r>
      <w:proofErr w:type="spellEnd"/>
      <w:r w:rsidR="009D60D2">
        <w:rPr>
          <w:sz w:val="24"/>
          <w:szCs w:val="24"/>
        </w:rPr>
        <w:t>. D</w:t>
      </w:r>
      <w:r w:rsidR="00443964">
        <w:rPr>
          <w:sz w:val="24"/>
          <w:szCs w:val="24"/>
        </w:rPr>
        <w:t>.</w:t>
      </w:r>
      <w:r w:rsidR="009D60D2">
        <w:rPr>
          <w:sz w:val="24"/>
          <w:szCs w:val="24"/>
        </w:rPr>
        <w:t xml:space="preserve"> I</w:t>
      </w:r>
      <w:r w:rsidR="00443964">
        <w:rPr>
          <w:sz w:val="24"/>
          <w:szCs w:val="24"/>
        </w:rPr>
        <w:t>.</w:t>
      </w:r>
      <w:r w:rsidR="009D60D2">
        <w:rPr>
          <w:sz w:val="24"/>
          <w:szCs w:val="24"/>
        </w:rPr>
        <w:t xml:space="preserve"> da stanuju s majkom K</w:t>
      </w:r>
      <w:r w:rsidR="00443964">
        <w:rPr>
          <w:sz w:val="24"/>
          <w:szCs w:val="24"/>
        </w:rPr>
        <w:t>.</w:t>
      </w:r>
      <w:r w:rsidR="009D60D2">
        <w:rPr>
          <w:sz w:val="24"/>
          <w:szCs w:val="24"/>
        </w:rPr>
        <w:t xml:space="preserve"> I</w:t>
      </w:r>
      <w:r w:rsidR="00443964">
        <w:rPr>
          <w:sz w:val="24"/>
          <w:szCs w:val="24"/>
        </w:rPr>
        <w:t>.</w:t>
      </w:r>
      <w:r w:rsidR="009D60D2">
        <w:rPr>
          <w:sz w:val="24"/>
          <w:szCs w:val="24"/>
        </w:rPr>
        <w:t xml:space="preserve">, a da s ocem ostvaruju susrete i druženja i to na način; svaki drugi vikend od petka po završetku nastave do nedjelje u 19:00 sati, u tjednu kada vikend borave s ocem, srijedom u trajanju od 3 sata, ovisno o školskim obvezama, a u tjednu kada vikend ne borave s ocem utorkom i četvrtkom u trajanju od 3 sata ovisno o školskim obvezama, svaki drugi državni praznik i blagdan, polovicu svih školskih praznika. </w:t>
      </w:r>
    </w:p>
    <w:p w:rsidRPr="005A11F8" w:rsidR="005A11F8" w:rsidP="005A11F8" w:rsidRDefault="00253E89" w14:paraId="61ECB775" w14:textId="034ED8F5">
      <w:pPr>
        <w:widowControl/>
        <w:autoSpaceDE/>
        <w:autoSpaceDN/>
        <w:adjustRightInd/>
        <w:spacing w:before="0" w:line="240" w:lineRule="auto"/>
        <w:rPr>
          <w:sz w:val="24"/>
          <w:szCs w:val="24"/>
        </w:rPr>
      </w:pPr>
      <w:r>
        <w:rPr>
          <w:sz w:val="24"/>
          <w:szCs w:val="24"/>
        </w:rPr>
        <w:t>1</w:t>
      </w:r>
      <w:r w:rsidR="00BB6CF6">
        <w:rPr>
          <w:sz w:val="24"/>
          <w:szCs w:val="24"/>
        </w:rPr>
        <w:t>1</w:t>
      </w:r>
      <w:r>
        <w:rPr>
          <w:sz w:val="24"/>
          <w:szCs w:val="24"/>
        </w:rPr>
        <w:t>.</w:t>
      </w:r>
      <w:r>
        <w:rPr>
          <w:sz w:val="24"/>
          <w:szCs w:val="24"/>
        </w:rPr>
        <w:tab/>
        <w:t>U razgovoru s posebnim skrbnikom</w:t>
      </w:r>
      <w:r w:rsidR="005A11F8">
        <w:rPr>
          <w:sz w:val="24"/>
          <w:szCs w:val="24"/>
        </w:rPr>
        <w:t xml:space="preserve">, obavljenim 30. prosinca 2025., </w:t>
      </w:r>
      <w:proofErr w:type="spellStart"/>
      <w:r w:rsidR="005A11F8">
        <w:rPr>
          <w:sz w:val="24"/>
          <w:szCs w:val="24"/>
        </w:rPr>
        <w:t>mlt</w:t>
      </w:r>
      <w:proofErr w:type="spellEnd"/>
      <w:r w:rsidR="005A11F8">
        <w:rPr>
          <w:sz w:val="24"/>
          <w:szCs w:val="24"/>
        </w:rPr>
        <w:t>. L</w:t>
      </w:r>
      <w:r w:rsidR="00443964">
        <w:rPr>
          <w:sz w:val="24"/>
          <w:szCs w:val="24"/>
        </w:rPr>
        <w:t>.</w:t>
      </w:r>
      <w:r w:rsidR="005A11F8">
        <w:rPr>
          <w:sz w:val="24"/>
          <w:szCs w:val="24"/>
        </w:rPr>
        <w:t xml:space="preserve"> je navela </w:t>
      </w:r>
      <w:r>
        <w:rPr>
          <w:sz w:val="24"/>
          <w:szCs w:val="24"/>
        </w:rPr>
        <w:t xml:space="preserve"> </w:t>
      </w:r>
      <w:r w:rsidRPr="005A11F8" w:rsidR="005A11F8">
        <w:rPr>
          <w:sz w:val="24"/>
          <w:szCs w:val="24"/>
        </w:rPr>
        <w:t>kako ima 13 godina te pohađa 8. razred OŠ Zadarski otoci. Prolazi s „3-4“ te planira upisati „možda frizersku“. U slobodno vrijeme voli crtati, a iako ima društvo „baš se ne druži“ u posljednje vrijeme. Navodi da ima problema s anksioznošću, ali ne želi o tome razgovarati. Priča kako ide jednom tjedno kod psihologinje „V</w:t>
      </w:r>
      <w:r w:rsidR="00443964">
        <w:rPr>
          <w:sz w:val="24"/>
          <w:szCs w:val="24"/>
        </w:rPr>
        <w:t>..</w:t>
      </w:r>
      <w:r w:rsidRPr="005A11F8" w:rsidR="005A11F8">
        <w:rPr>
          <w:sz w:val="24"/>
          <w:szCs w:val="24"/>
        </w:rPr>
        <w:t>“, što da joj pomaže. Stanuje s majkom i njezinim novim partnerom te želi nastaviti stanovati s majkom. S ocem da ne ostvaruje kontakt od „4. mjeseca“, kad se na njega naljutila. On da je slao poruke, ali ona je ignorirala. Na upit želi li razgovarati o tome što se dogodilo u 4. mjesecu odgovara da ne želi. Navodi kako „još nije spremna“ viđati se s tatom, ali ne odbacuje mogućnost da uskoro obnove kontakt. Nema prijedlog kad i kako bi to bilo. Priča kako je „i V</w:t>
      </w:r>
      <w:r w:rsidR="00443964">
        <w:rPr>
          <w:sz w:val="24"/>
          <w:szCs w:val="24"/>
        </w:rPr>
        <w:t>.</w:t>
      </w:r>
      <w:r w:rsidRPr="005A11F8" w:rsidR="005A11F8">
        <w:rPr>
          <w:sz w:val="24"/>
          <w:szCs w:val="24"/>
        </w:rPr>
        <w:t xml:space="preserve"> rekla“ da bi s vremenom htjela obnoviti odnos s ocem, na što da je ista „bila sretna“.</w:t>
      </w:r>
    </w:p>
    <w:p w:rsidRPr="00D1684E" w:rsidR="005A11F8" w:rsidP="00D1684E" w:rsidRDefault="005A11F8" w14:paraId="3159D73D" w14:textId="44A5337E">
      <w:pPr>
        <w:widowControl/>
        <w:autoSpaceDE/>
        <w:autoSpaceDN/>
        <w:adjustRightInd/>
        <w:spacing w:before="0" w:line="240" w:lineRule="auto"/>
        <w:rPr>
          <w:sz w:val="24"/>
          <w:szCs w:val="24"/>
        </w:rPr>
      </w:pPr>
      <w:r w:rsidRPr="005A11F8">
        <w:rPr>
          <w:sz w:val="24"/>
          <w:szCs w:val="24"/>
        </w:rPr>
        <w:t>1</w:t>
      </w:r>
      <w:r w:rsidR="00BB6CF6">
        <w:rPr>
          <w:sz w:val="24"/>
          <w:szCs w:val="24"/>
        </w:rPr>
        <w:t>2</w:t>
      </w:r>
      <w:r w:rsidRPr="005A11F8">
        <w:rPr>
          <w:sz w:val="24"/>
          <w:szCs w:val="24"/>
        </w:rPr>
        <w:t>.</w:t>
      </w:r>
      <w:r w:rsidRPr="005A11F8">
        <w:rPr>
          <w:sz w:val="24"/>
          <w:szCs w:val="24"/>
        </w:rPr>
        <w:tab/>
        <w:t>Dopunom mišljenja Stručnog tima HZSR Područnog ureda Zadar  sud je obaviješten kako se</w:t>
      </w:r>
      <w:r w:rsidR="00093200">
        <w:rPr>
          <w:sz w:val="24"/>
          <w:szCs w:val="24"/>
        </w:rPr>
        <w:t xml:space="preserve"> od nalaza i mišljenja sastavljenog 2. prosinca 2025. godine situacija u obitelji I</w:t>
      </w:r>
      <w:r w:rsidR="00443964">
        <w:rPr>
          <w:sz w:val="24"/>
          <w:szCs w:val="24"/>
        </w:rPr>
        <w:t>.</w:t>
      </w:r>
      <w:r w:rsidR="00093200">
        <w:rPr>
          <w:sz w:val="24"/>
          <w:szCs w:val="24"/>
        </w:rPr>
        <w:t xml:space="preserve"> više puta promijenila. U veljači 2026. godine zaprimljeno je izvanredno izvješće voditeljice mjere iz kojeg se saznaje kako je </w:t>
      </w:r>
      <w:proofErr w:type="spellStart"/>
      <w:r w:rsidR="00093200">
        <w:rPr>
          <w:sz w:val="24"/>
          <w:szCs w:val="24"/>
        </w:rPr>
        <w:t>mlt</w:t>
      </w:r>
      <w:proofErr w:type="spellEnd"/>
      <w:r w:rsidR="00093200">
        <w:rPr>
          <w:sz w:val="24"/>
          <w:szCs w:val="24"/>
        </w:rPr>
        <w:t>. L</w:t>
      </w:r>
      <w:r w:rsidR="00443964">
        <w:rPr>
          <w:sz w:val="24"/>
          <w:szCs w:val="24"/>
        </w:rPr>
        <w:t>.</w:t>
      </w:r>
      <w:r w:rsidR="00093200">
        <w:rPr>
          <w:sz w:val="24"/>
          <w:szCs w:val="24"/>
        </w:rPr>
        <w:t xml:space="preserve"> jednog dana otišla iz škole s obzirom da je dječak iz njezinog razreda pao u nesvijest što ju je uznemirilo. </w:t>
      </w:r>
      <w:proofErr w:type="spellStart"/>
      <w:r w:rsidR="00093200">
        <w:rPr>
          <w:sz w:val="24"/>
          <w:szCs w:val="24"/>
        </w:rPr>
        <w:t>Mlt</w:t>
      </w:r>
      <w:proofErr w:type="spellEnd"/>
      <w:r w:rsidR="00093200">
        <w:rPr>
          <w:sz w:val="24"/>
          <w:szCs w:val="24"/>
        </w:rPr>
        <w:t>. L</w:t>
      </w:r>
      <w:r w:rsidR="00443964">
        <w:rPr>
          <w:sz w:val="24"/>
          <w:szCs w:val="24"/>
        </w:rPr>
        <w:t>.</w:t>
      </w:r>
      <w:r w:rsidR="00093200">
        <w:rPr>
          <w:sz w:val="24"/>
          <w:szCs w:val="24"/>
        </w:rPr>
        <w:t xml:space="preserve"> od tada odbija odlaske u školu. S obzirom da </w:t>
      </w:r>
      <w:proofErr w:type="spellStart"/>
      <w:r w:rsidR="00093200">
        <w:rPr>
          <w:sz w:val="24"/>
          <w:szCs w:val="24"/>
        </w:rPr>
        <w:t>mlt</w:t>
      </w:r>
      <w:proofErr w:type="spellEnd"/>
      <w:r w:rsidR="00093200">
        <w:rPr>
          <w:sz w:val="24"/>
          <w:szCs w:val="24"/>
        </w:rPr>
        <w:t>. L</w:t>
      </w:r>
      <w:r w:rsidR="00443964">
        <w:rPr>
          <w:sz w:val="24"/>
          <w:szCs w:val="24"/>
        </w:rPr>
        <w:t>.</w:t>
      </w:r>
      <w:r w:rsidR="00093200">
        <w:rPr>
          <w:sz w:val="24"/>
          <w:szCs w:val="24"/>
        </w:rPr>
        <w:t xml:space="preserve"> boravi kod oca telefonskim je putem </w:t>
      </w:r>
      <w:proofErr w:type="spellStart"/>
      <w:r w:rsidR="00093200">
        <w:rPr>
          <w:sz w:val="24"/>
          <w:szCs w:val="24"/>
        </w:rPr>
        <w:t>kontaktiran</w:t>
      </w:r>
      <w:proofErr w:type="spellEnd"/>
      <w:r w:rsidR="00093200">
        <w:rPr>
          <w:sz w:val="24"/>
          <w:szCs w:val="24"/>
        </w:rPr>
        <w:t xml:space="preserve"> D</w:t>
      </w:r>
      <w:r w:rsidR="00443964">
        <w:rPr>
          <w:sz w:val="24"/>
          <w:szCs w:val="24"/>
        </w:rPr>
        <w:t>.</w:t>
      </w:r>
      <w:r w:rsidR="00093200">
        <w:rPr>
          <w:sz w:val="24"/>
          <w:szCs w:val="24"/>
        </w:rPr>
        <w:t xml:space="preserve"> I</w:t>
      </w:r>
      <w:r w:rsidR="00443964">
        <w:rPr>
          <w:sz w:val="24"/>
          <w:szCs w:val="24"/>
        </w:rPr>
        <w:t>.</w:t>
      </w:r>
      <w:r w:rsidR="00093200">
        <w:rPr>
          <w:sz w:val="24"/>
          <w:szCs w:val="24"/>
        </w:rPr>
        <w:t xml:space="preserve">, a vezano za saznanja Područnog ureda kako </w:t>
      </w:r>
      <w:proofErr w:type="spellStart"/>
      <w:r w:rsidR="00093200">
        <w:rPr>
          <w:sz w:val="24"/>
          <w:szCs w:val="24"/>
        </w:rPr>
        <w:t>mlt</w:t>
      </w:r>
      <w:proofErr w:type="spellEnd"/>
      <w:r w:rsidR="00093200">
        <w:rPr>
          <w:sz w:val="24"/>
          <w:szCs w:val="24"/>
        </w:rPr>
        <w:t>. L</w:t>
      </w:r>
      <w:r w:rsidR="00443964">
        <w:rPr>
          <w:sz w:val="24"/>
          <w:szCs w:val="24"/>
        </w:rPr>
        <w:t>.</w:t>
      </w:r>
      <w:r w:rsidR="00093200">
        <w:rPr>
          <w:sz w:val="24"/>
          <w:szCs w:val="24"/>
        </w:rPr>
        <w:t xml:space="preserve"> iskazuje suicidalne misli. Tijekom telefonskog poziva D</w:t>
      </w:r>
      <w:r w:rsidR="00443964">
        <w:rPr>
          <w:sz w:val="24"/>
          <w:szCs w:val="24"/>
        </w:rPr>
        <w:t>.</w:t>
      </w:r>
      <w:r w:rsidR="00093200">
        <w:rPr>
          <w:sz w:val="24"/>
          <w:szCs w:val="24"/>
        </w:rPr>
        <w:t xml:space="preserve"> ponovno iskazuje otpor u suradnji sa stručnim timom te je verbalno upadan. Potvrđuje kako je počeo ostvarivati kontakte sa </w:t>
      </w:r>
      <w:proofErr w:type="spellStart"/>
      <w:r w:rsidR="00093200">
        <w:rPr>
          <w:sz w:val="24"/>
          <w:szCs w:val="24"/>
        </w:rPr>
        <w:t>mlt</w:t>
      </w:r>
      <w:proofErr w:type="spellEnd"/>
      <w:r w:rsidR="00093200">
        <w:rPr>
          <w:sz w:val="24"/>
          <w:szCs w:val="24"/>
        </w:rPr>
        <w:t>. L</w:t>
      </w:r>
      <w:r w:rsidR="00443964">
        <w:rPr>
          <w:sz w:val="24"/>
          <w:szCs w:val="24"/>
        </w:rPr>
        <w:t>.</w:t>
      </w:r>
      <w:r w:rsidR="00093200">
        <w:rPr>
          <w:sz w:val="24"/>
          <w:szCs w:val="24"/>
        </w:rPr>
        <w:t xml:space="preserve"> i kako je ista počela </w:t>
      </w:r>
      <w:proofErr w:type="spellStart"/>
      <w:r w:rsidR="00093200">
        <w:rPr>
          <w:sz w:val="24"/>
          <w:szCs w:val="24"/>
        </w:rPr>
        <w:t>prespavljivati</w:t>
      </w:r>
      <w:proofErr w:type="spellEnd"/>
      <w:r w:rsidR="00093200">
        <w:rPr>
          <w:sz w:val="24"/>
          <w:szCs w:val="24"/>
        </w:rPr>
        <w:t xml:space="preserve"> kod njega. Od navedenog događaja </w:t>
      </w:r>
      <w:proofErr w:type="spellStart"/>
      <w:r w:rsidR="00093200">
        <w:rPr>
          <w:sz w:val="24"/>
          <w:szCs w:val="24"/>
        </w:rPr>
        <w:t>mlt</w:t>
      </w:r>
      <w:proofErr w:type="spellEnd"/>
      <w:r w:rsidR="00093200">
        <w:rPr>
          <w:sz w:val="24"/>
          <w:szCs w:val="24"/>
        </w:rPr>
        <w:t xml:space="preserve">. </w:t>
      </w:r>
      <w:proofErr w:type="spellStart"/>
      <w:r w:rsidR="00093200">
        <w:rPr>
          <w:sz w:val="24"/>
          <w:szCs w:val="24"/>
        </w:rPr>
        <w:t>L</w:t>
      </w:r>
      <w:r w:rsidR="00443964">
        <w:rPr>
          <w:sz w:val="24"/>
          <w:szCs w:val="24"/>
        </w:rPr>
        <w:t>.</w:t>
      </w:r>
      <w:r w:rsidR="00093200">
        <w:rPr>
          <w:sz w:val="24"/>
          <w:szCs w:val="24"/>
        </w:rPr>
        <w:t>boravila</w:t>
      </w:r>
      <w:proofErr w:type="spellEnd"/>
      <w:r w:rsidR="00093200">
        <w:rPr>
          <w:sz w:val="24"/>
          <w:szCs w:val="24"/>
        </w:rPr>
        <w:t xml:space="preserve"> je dio dana kod oca</w:t>
      </w:r>
      <w:r w:rsidR="00BB6CF6">
        <w:rPr>
          <w:sz w:val="24"/>
          <w:szCs w:val="24"/>
        </w:rPr>
        <w:t>,</w:t>
      </w:r>
      <w:r w:rsidR="00093200">
        <w:rPr>
          <w:sz w:val="24"/>
          <w:szCs w:val="24"/>
        </w:rPr>
        <w:t xml:space="preserve"> a dio dana kod majke. </w:t>
      </w:r>
      <w:proofErr w:type="spellStart"/>
      <w:r w:rsidR="00093200">
        <w:rPr>
          <w:sz w:val="24"/>
          <w:szCs w:val="24"/>
        </w:rPr>
        <w:t>Mlt</w:t>
      </w:r>
      <w:proofErr w:type="spellEnd"/>
      <w:r w:rsidR="00093200">
        <w:rPr>
          <w:sz w:val="24"/>
          <w:szCs w:val="24"/>
        </w:rPr>
        <w:t>. L</w:t>
      </w:r>
      <w:r w:rsidR="00443964">
        <w:rPr>
          <w:sz w:val="24"/>
          <w:szCs w:val="24"/>
        </w:rPr>
        <w:t>.</w:t>
      </w:r>
      <w:r w:rsidR="00093200">
        <w:rPr>
          <w:sz w:val="24"/>
          <w:szCs w:val="24"/>
        </w:rPr>
        <w:t xml:space="preserve"> noći bi provodila kod majke, te bi je otac ili njegova partnerica po završetku posla preuzeli, te bi </w:t>
      </w:r>
      <w:proofErr w:type="spellStart"/>
      <w:r w:rsidR="00093200">
        <w:rPr>
          <w:sz w:val="24"/>
          <w:szCs w:val="24"/>
        </w:rPr>
        <w:t>mlt</w:t>
      </w:r>
      <w:proofErr w:type="spellEnd"/>
      <w:r w:rsidR="00093200">
        <w:rPr>
          <w:sz w:val="24"/>
          <w:szCs w:val="24"/>
        </w:rPr>
        <w:t>. L</w:t>
      </w:r>
      <w:r w:rsidR="00443964">
        <w:rPr>
          <w:sz w:val="24"/>
          <w:szCs w:val="24"/>
        </w:rPr>
        <w:t>.</w:t>
      </w:r>
      <w:r w:rsidR="00093200">
        <w:rPr>
          <w:sz w:val="24"/>
          <w:szCs w:val="24"/>
        </w:rPr>
        <w:t xml:space="preserve"> ostatak dana provela kod njega. </w:t>
      </w:r>
      <w:r w:rsidR="000832CB">
        <w:rPr>
          <w:sz w:val="24"/>
          <w:szCs w:val="24"/>
        </w:rPr>
        <w:t>Dana 10. ožujka 2026. godine obavljen je terenski očevid na adresi stanovanja D</w:t>
      </w:r>
      <w:r w:rsidR="00443964">
        <w:rPr>
          <w:sz w:val="24"/>
          <w:szCs w:val="24"/>
        </w:rPr>
        <w:t>.</w:t>
      </w:r>
      <w:r w:rsidR="000832CB">
        <w:rPr>
          <w:sz w:val="24"/>
          <w:szCs w:val="24"/>
        </w:rPr>
        <w:t xml:space="preserve"> I</w:t>
      </w:r>
      <w:r w:rsidR="00443964">
        <w:rPr>
          <w:sz w:val="24"/>
          <w:szCs w:val="24"/>
        </w:rPr>
        <w:t>.</w:t>
      </w:r>
      <w:r w:rsidR="000832CB">
        <w:rPr>
          <w:sz w:val="24"/>
          <w:szCs w:val="24"/>
        </w:rPr>
        <w:t xml:space="preserve">, sa ciljem razgovora s </w:t>
      </w:r>
      <w:proofErr w:type="spellStart"/>
      <w:r w:rsidR="000832CB">
        <w:rPr>
          <w:sz w:val="24"/>
          <w:szCs w:val="24"/>
        </w:rPr>
        <w:t>mlt</w:t>
      </w:r>
      <w:proofErr w:type="spellEnd"/>
      <w:r w:rsidR="000832CB">
        <w:rPr>
          <w:sz w:val="24"/>
          <w:szCs w:val="24"/>
        </w:rPr>
        <w:t>. L</w:t>
      </w:r>
      <w:r w:rsidR="00443964">
        <w:rPr>
          <w:sz w:val="24"/>
          <w:szCs w:val="24"/>
        </w:rPr>
        <w:t>.</w:t>
      </w:r>
      <w:r w:rsidR="000832CB">
        <w:rPr>
          <w:sz w:val="24"/>
          <w:szCs w:val="24"/>
        </w:rPr>
        <w:t xml:space="preserve"> I</w:t>
      </w:r>
      <w:r w:rsidR="00443964">
        <w:rPr>
          <w:sz w:val="24"/>
          <w:szCs w:val="24"/>
        </w:rPr>
        <w:t xml:space="preserve">. </w:t>
      </w:r>
      <w:r w:rsidR="000832CB">
        <w:rPr>
          <w:sz w:val="24"/>
          <w:szCs w:val="24"/>
        </w:rPr>
        <w:t xml:space="preserve">koja aktualno stanuje s ocem. S obzirom na zabrinjavajuće izjave </w:t>
      </w:r>
      <w:proofErr w:type="spellStart"/>
      <w:r w:rsidR="000832CB">
        <w:rPr>
          <w:sz w:val="24"/>
          <w:szCs w:val="24"/>
        </w:rPr>
        <w:t>mlt</w:t>
      </w:r>
      <w:proofErr w:type="spellEnd"/>
      <w:r w:rsidR="000832CB">
        <w:rPr>
          <w:sz w:val="24"/>
          <w:szCs w:val="24"/>
        </w:rPr>
        <w:t>. L</w:t>
      </w:r>
      <w:r w:rsidR="00443964">
        <w:rPr>
          <w:sz w:val="24"/>
          <w:szCs w:val="24"/>
        </w:rPr>
        <w:t>.</w:t>
      </w:r>
      <w:r w:rsidR="000832CB">
        <w:rPr>
          <w:sz w:val="24"/>
          <w:szCs w:val="24"/>
        </w:rPr>
        <w:t>, razgovor je prvo obavljen s ocem D</w:t>
      </w:r>
      <w:r w:rsidR="00443964">
        <w:rPr>
          <w:sz w:val="24"/>
          <w:szCs w:val="24"/>
        </w:rPr>
        <w:t>.</w:t>
      </w:r>
      <w:r w:rsidR="000832CB">
        <w:rPr>
          <w:sz w:val="24"/>
          <w:szCs w:val="24"/>
        </w:rPr>
        <w:t>. D</w:t>
      </w:r>
      <w:r w:rsidR="00443964">
        <w:rPr>
          <w:sz w:val="24"/>
          <w:szCs w:val="24"/>
        </w:rPr>
        <w:t>.</w:t>
      </w:r>
      <w:r w:rsidR="000832CB">
        <w:rPr>
          <w:sz w:val="24"/>
          <w:szCs w:val="24"/>
        </w:rPr>
        <w:t xml:space="preserve"> generalno navodi kako </w:t>
      </w:r>
      <w:proofErr w:type="spellStart"/>
      <w:r w:rsidR="000832CB">
        <w:rPr>
          <w:sz w:val="24"/>
          <w:szCs w:val="24"/>
        </w:rPr>
        <w:t>mlt</w:t>
      </w:r>
      <w:proofErr w:type="spellEnd"/>
      <w:r w:rsidR="000832CB">
        <w:rPr>
          <w:sz w:val="24"/>
          <w:szCs w:val="24"/>
        </w:rPr>
        <w:t>. L</w:t>
      </w:r>
      <w:r w:rsidR="00443964">
        <w:rPr>
          <w:sz w:val="24"/>
          <w:szCs w:val="24"/>
        </w:rPr>
        <w:t>.</w:t>
      </w:r>
      <w:r w:rsidR="000832CB">
        <w:rPr>
          <w:sz w:val="24"/>
          <w:szCs w:val="24"/>
        </w:rPr>
        <w:t xml:space="preserve"> sve više vremena provodi u njegovom kućanstvu a kod majke da izbjegava odlazili ili ode na kratki period. Nakon razgovora s D</w:t>
      </w:r>
      <w:r w:rsidR="00443964">
        <w:rPr>
          <w:sz w:val="24"/>
          <w:szCs w:val="24"/>
        </w:rPr>
        <w:t>.</w:t>
      </w:r>
      <w:r w:rsidR="000832CB">
        <w:rPr>
          <w:sz w:val="24"/>
          <w:szCs w:val="24"/>
        </w:rPr>
        <w:t xml:space="preserve">, obavljen je i razgovor stručne djelatnice s </w:t>
      </w:r>
      <w:proofErr w:type="spellStart"/>
      <w:r w:rsidR="000832CB">
        <w:rPr>
          <w:sz w:val="24"/>
          <w:szCs w:val="24"/>
        </w:rPr>
        <w:t>mlt</w:t>
      </w:r>
      <w:proofErr w:type="spellEnd"/>
      <w:r w:rsidR="000832CB">
        <w:rPr>
          <w:sz w:val="24"/>
          <w:szCs w:val="24"/>
        </w:rPr>
        <w:t xml:space="preserve">. </w:t>
      </w:r>
      <w:proofErr w:type="spellStart"/>
      <w:r w:rsidR="000832CB">
        <w:rPr>
          <w:sz w:val="24"/>
          <w:szCs w:val="24"/>
        </w:rPr>
        <w:t>L</w:t>
      </w:r>
      <w:r w:rsidR="00443964">
        <w:rPr>
          <w:sz w:val="24"/>
          <w:szCs w:val="24"/>
        </w:rPr>
        <w:t>.</w:t>
      </w:r>
      <w:r w:rsidR="000832CB">
        <w:rPr>
          <w:sz w:val="24"/>
          <w:szCs w:val="24"/>
        </w:rPr>
        <w:t>u</w:t>
      </w:r>
      <w:proofErr w:type="spellEnd"/>
      <w:r w:rsidR="000832CB">
        <w:rPr>
          <w:sz w:val="24"/>
          <w:szCs w:val="24"/>
        </w:rPr>
        <w:t xml:space="preserve"> njezinoj sobi.</w:t>
      </w:r>
      <w:r w:rsidR="00093200">
        <w:rPr>
          <w:sz w:val="24"/>
          <w:szCs w:val="24"/>
        </w:rPr>
        <w:t xml:space="preserve"> </w:t>
      </w:r>
      <w:proofErr w:type="spellStart"/>
      <w:r w:rsidR="000832CB">
        <w:rPr>
          <w:sz w:val="24"/>
          <w:szCs w:val="24"/>
        </w:rPr>
        <w:t>Mlt</w:t>
      </w:r>
      <w:proofErr w:type="spellEnd"/>
      <w:r w:rsidR="000832CB">
        <w:rPr>
          <w:sz w:val="24"/>
          <w:szCs w:val="24"/>
        </w:rPr>
        <w:t>. L</w:t>
      </w:r>
      <w:r w:rsidR="00443964">
        <w:rPr>
          <w:sz w:val="24"/>
          <w:szCs w:val="24"/>
        </w:rPr>
        <w:t xml:space="preserve">. </w:t>
      </w:r>
      <w:r w:rsidR="000832CB">
        <w:rPr>
          <w:sz w:val="24"/>
          <w:szCs w:val="24"/>
        </w:rPr>
        <w:t xml:space="preserve">potvrđuje kako je većinski kod oca a kako s majkom povremeno ostvaruje viđanja. Na upit glede odnosa s majkom sliježe ramenima, navodi kako nije baš dobar, no odbija isto objasniti. Emocionalno je snižena te plačna. Na upit glede suicidalnih misli sliježe ramenima, a potom ih negira uz blagi osmjeh. O istome se nema namjeru povjeriti ikome jer "ionako ništa neće pomoći". Brzom opservacijom djeteta ne uviđaju se ožiljci ili rane na rukama i zapešćima koje bi se povezivale sa samoozljeđivanjem. </w:t>
      </w:r>
      <w:proofErr w:type="spellStart"/>
      <w:r w:rsidR="000832CB">
        <w:rPr>
          <w:sz w:val="24"/>
          <w:szCs w:val="24"/>
        </w:rPr>
        <w:t>Mlt</w:t>
      </w:r>
      <w:proofErr w:type="spellEnd"/>
      <w:r w:rsidR="000832CB">
        <w:rPr>
          <w:sz w:val="24"/>
          <w:szCs w:val="24"/>
        </w:rPr>
        <w:t>. L</w:t>
      </w:r>
      <w:r w:rsidR="00443964">
        <w:rPr>
          <w:sz w:val="24"/>
          <w:szCs w:val="24"/>
        </w:rPr>
        <w:t>.</w:t>
      </w:r>
      <w:r w:rsidR="000832CB">
        <w:rPr>
          <w:sz w:val="24"/>
          <w:szCs w:val="24"/>
        </w:rPr>
        <w:t xml:space="preserve"> navodi kako joj odgovara ići na psihoterapiju, no kako nije spremna na školsko okruženje. </w:t>
      </w:r>
      <w:proofErr w:type="spellStart"/>
      <w:r w:rsidR="000832CB">
        <w:rPr>
          <w:sz w:val="24"/>
          <w:szCs w:val="24"/>
        </w:rPr>
        <w:t>Mlt</w:t>
      </w:r>
      <w:proofErr w:type="spellEnd"/>
      <w:r w:rsidR="000832CB">
        <w:rPr>
          <w:sz w:val="24"/>
          <w:szCs w:val="24"/>
        </w:rPr>
        <w:t>. L</w:t>
      </w:r>
      <w:r w:rsidR="00443964">
        <w:rPr>
          <w:sz w:val="24"/>
          <w:szCs w:val="24"/>
        </w:rPr>
        <w:t>.</w:t>
      </w:r>
      <w:r w:rsidR="000832CB">
        <w:rPr>
          <w:sz w:val="24"/>
          <w:szCs w:val="24"/>
        </w:rPr>
        <w:t xml:space="preserve"> je ponuđeno da se, ukoliko bude željela pričati sa stručnom djelatnicom, obrati ocu koji će potom kontaktirati stručnu službu PU Zadar. </w:t>
      </w:r>
      <w:r w:rsidR="008322F4">
        <w:rPr>
          <w:sz w:val="24"/>
          <w:szCs w:val="24"/>
        </w:rPr>
        <w:t>S obzirom na L</w:t>
      </w:r>
      <w:r w:rsidR="00443964">
        <w:rPr>
          <w:sz w:val="24"/>
          <w:szCs w:val="24"/>
        </w:rPr>
        <w:t>.</w:t>
      </w:r>
      <w:r w:rsidR="008322F4">
        <w:rPr>
          <w:sz w:val="24"/>
          <w:szCs w:val="24"/>
        </w:rPr>
        <w:t xml:space="preserve"> odbijanje odlaska u školu kao i na opasnost od samoozljeđivanja, D</w:t>
      </w:r>
      <w:r w:rsidR="00443964">
        <w:rPr>
          <w:sz w:val="24"/>
          <w:szCs w:val="24"/>
        </w:rPr>
        <w:t>.</w:t>
      </w:r>
      <w:r w:rsidR="008322F4">
        <w:rPr>
          <w:sz w:val="24"/>
          <w:szCs w:val="24"/>
        </w:rPr>
        <w:t xml:space="preserve"> je </w:t>
      </w:r>
      <w:proofErr w:type="spellStart"/>
      <w:r w:rsidR="008322F4">
        <w:rPr>
          <w:sz w:val="24"/>
          <w:szCs w:val="24"/>
        </w:rPr>
        <w:t>mlt</w:t>
      </w:r>
      <w:proofErr w:type="spellEnd"/>
      <w:r w:rsidR="008322F4">
        <w:rPr>
          <w:sz w:val="24"/>
          <w:szCs w:val="24"/>
        </w:rPr>
        <w:t>. L</w:t>
      </w:r>
      <w:r w:rsidR="00443964">
        <w:rPr>
          <w:sz w:val="24"/>
          <w:szCs w:val="24"/>
        </w:rPr>
        <w:t>.</w:t>
      </w:r>
      <w:r w:rsidR="008322F4">
        <w:rPr>
          <w:sz w:val="24"/>
          <w:szCs w:val="24"/>
        </w:rPr>
        <w:t xml:space="preserve"> </w:t>
      </w:r>
      <w:r w:rsidR="008322F4">
        <w:rPr>
          <w:sz w:val="24"/>
          <w:szCs w:val="24"/>
        </w:rPr>
        <w:lastRenderedPageBreak/>
        <w:t xml:space="preserve">uključio na redoviti tretman kod </w:t>
      </w:r>
      <w:proofErr w:type="spellStart"/>
      <w:r w:rsidR="008322F4">
        <w:rPr>
          <w:sz w:val="24"/>
          <w:szCs w:val="24"/>
        </w:rPr>
        <w:t>psihoterapeutice</w:t>
      </w:r>
      <w:proofErr w:type="spellEnd"/>
      <w:r w:rsidR="008322F4">
        <w:rPr>
          <w:sz w:val="24"/>
          <w:szCs w:val="24"/>
        </w:rPr>
        <w:t xml:space="preserve"> V</w:t>
      </w:r>
      <w:r w:rsidR="00443964">
        <w:rPr>
          <w:sz w:val="24"/>
          <w:szCs w:val="24"/>
        </w:rPr>
        <w:t>.</w:t>
      </w:r>
      <w:r w:rsidR="008322F4">
        <w:rPr>
          <w:sz w:val="24"/>
          <w:szCs w:val="24"/>
        </w:rPr>
        <w:t xml:space="preserve"> Č</w:t>
      </w:r>
      <w:r w:rsidR="00443964">
        <w:rPr>
          <w:sz w:val="24"/>
          <w:szCs w:val="24"/>
        </w:rPr>
        <w:t>.</w:t>
      </w:r>
      <w:r w:rsidR="008322F4">
        <w:rPr>
          <w:sz w:val="24"/>
          <w:szCs w:val="24"/>
        </w:rPr>
        <w:t>, uputio ju je na psihološku obradu kod A</w:t>
      </w:r>
      <w:r w:rsidR="00443964">
        <w:rPr>
          <w:sz w:val="24"/>
          <w:szCs w:val="24"/>
        </w:rPr>
        <w:t>.</w:t>
      </w:r>
      <w:r w:rsidR="008322F4">
        <w:rPr>
          <w:sz w:val="24"/>
          <w:szCs w:val="24"/>
        </w:rPr>
        <w:t xml:space="preserve"> Ć</w:t>
      </w:r>
      <w:r w:rsidR="00443964">
        <w:rPr>
          <w:sz w:val="24"/>
          <w:szCs w:val="24"/>
        </w:rPr>
        <w:t>.</w:t>
      </w:r>
      <w:r w:rsidR="008322F4">
        <w:rPr>
          <w:sz w:val="24"/>
          <w:szCs w:val="24"/>
        </w:rPr>
        <w:t xml:space="preserve">  te ju je zakazao na pregled psihijatra u Poliklinici Vrdoljak. U travnju se saznaje kako od Uskrsa </w:t>
      </w:r>
      <w:proofErr w:type="spellStart"/>
      <w:r w:rsidR="008322F4">
        <w:rPr>
          <w:sz w:val="24"/>
          <w:szCs w:val="24"/>
        </w:rPr>
        <w:t>mlt</w:t>
      </w:r>
      <w:proofErr w:type="spellEnd"/>
      <w:r w:rsidR="008322F4">
        <w:rPr>
          <w:sz w:val="24"/>
          <w:szCs w:val="24"/>
        </w:rPr>
        <w:t>. L</w:t>
      </w:r>
      <w:r w:rsidR="00443964">
        <w:rPr>
          <w:sz w:val="24"/>
          <w:szCs w:val="24"/>
        </w:rPr>
        <w:t>.</w:t>
      </w:r>
      <w:r w:rsidR="008322F4">
        <w:rPr>
          <w:sz w:val="24"/>
          <w:szCs w:val="24"/>
        </w:rPr>
        <w:t xml:space="preserve"> odbija odlaske kod majke. Zaprimljen je dopis OŠ Zadarski otoci iz kojeg se saznaje kako </w:t>
      </w:r>
      <w:proofErr w:type="spellStart"/>
      <w:r w:rsidR="008322F4">
        <w:rPr>
          <w:sz w:val="24"/>
          <w:szCs w:val="24"/>
        </w:rPr>
        <w:t>mlt</w:t>
      </w:r>
      <w:proofErr w:type="spellEnd"/>
      <w:r w:rsidR="008322F4">
        <w:rPr>
          <w:sz w:val="24"/>
          <w:szCs w:val="24"/>
        </w:rPr>
        <w:t>. L</w:t>
      </w:r>
      <w:r w:rsidR="00443964">
        <w:rPr>
          <w:sz w:val="24"/>
          <w:szCs w:val="24"/>
        </w:rPr>
        <w:t>.</w:t>
      </w:r>
      <w:r w:rsidR="008322F4">
        <w:rPr>
          <w:sz w:val="24"/>
          <w:szCs w:val="24"/>
        </w:rPr>
        <w:t xml:space="preserve"> ne pohađa nastavu od početka veljače 2026. godine, te da je prethodno istu pohađala redovito. Saznaje se kako je dogovoreno da radi emocionalnog stanja učenice i velikog broja izostanka, učenica dolazi u školu na dogovorena ispitivanja i pismene provjere, a ako ne bude dolazila na dogovorene provjere razmotrit će se opcija provjera na daljinu</w:t>
      </w:r>
      <w:r w:rsidR="001B425A">
        <w:rPr>
          <w:sz w:val="24"/>
          <w:szCs w:val="24"/>
        </w:rPr>
        <w:t>. Iz dopisa terapeutkinje V</w:t>
      </w:r>
      <w:r w:rsidR="00443964">
        <w:rPr>
          <w:sz w:val="24"/>
          <w:szCs w:val="24"/>
        </w:rPr>
        <w:t>.</w:t>
      </w:r>
      <w:r w:rsidR="001B425A">
        <w:rPr>
          <w:sz w:val="24"/>
          <w:szCs w:val="24"/>
        </w:rPr>
        <w:t xml:space="preserve"> Č</w:t>
      </w:r>
      <w:r w:rsidR="00443964">
        <w:rPr>
          <w:sz w:val="24"/>
          <w:szCs w:val="24"/>
        </w:rPr>
        <w:t>.</w:t>
      </w:r>
      <w:r w:rsidR="001B425A">
        <w:rPr>
          <w:sz w:val="24"/>
          <w:szCs w:val="24"/>
        </w:rPr>
        <w:t xml:space="preserve"> saznaje se kako se K</w:t>
      </w:r>
      <w:r w:rsidR="00443964">
        <w:rPr>
          <w:sz w:val="24"/>
          <w:szCs w:val="24"/>
        </w:rPr>
        <w:t>.</w:t>
      </w:r>
      <w:r w:rsidR="001B425A">
        <w:rPr>
          <w:sz w:val="24"/>
          <w:szCs w:val="24"/>
        </w:rPr>
        <w:t xml:space="preserve"> javila terapeutkinji u kolovozu 2025. godine s molbom za nastavak terapije s ciljem osnaživanja </w:t>
      </w:r>
      <w:proofErr w:type="spellStart"/>
      <w:r w:rsidR="001B425A">
        <w:rPr>
          <w:sz w:val="24"/>
          <w:szCs w:val="24"/>
        </w:rPr>
        <w:t>mlt</w:t>
      </w:r>
      <w:proofErr w:type="spellEnd"/>
      <w:r w:rsidR="001B425A">
        <w:rPr>
          <w:sz w:val="24"/>
          <w:szCs w:val="24"/>
        </w:rPr>
        <w:t>. L</w:t>
      </w:r>
      <w:r w:rsidR="00443964">
        <w:rPr>
          <w:sz w:val="24"/>
          <w:szCs w:val="24"/>
        </w:rPr>
        <w:t>.</w:t>
      </w:r>
      <w:r w:rsidR="001B425A">
        <w:rPr>
          <w:sz w:val="24"/>
          <w:szCs w:val="24"/>
        </w:rPr>
        <w:t xml:space="preserve"> i pripremom za novu školsku godinu. Do prosinca 2025. godine </w:t>
      </w:r>
      <w:proofErr w:type="spellStart"/>
      <w:r w:rsidR="001B425A">
        <w:rPr>
          <w:sz w:val="24"/>
          <w:szCs w:val="24"/>
        </w:rPr>
        <w:t>mlt</w:t>
      </w:r>
      <w:proofErr w:type="spellEnd"/>
      <w:r w:rsidR="001B425A">
        <w:rPr>
          <w:sz w:val="24"/>
          <w:szCs w:val="24"/>
        </w:rPr>
        <w:t>. L</w:t>
      </w:r>
      <w:r w:rsidR="00443964">
        <w:rPr>
          <w:sz w:val="24"/>
          <w:szCs w:val="24"/>
        </w:rPr>
        <w:t>.</w:t>
      </w:r>
      <w:r w:rsidR="001B425A">
        <w:rPr>
          <w:sz w:val="24"/>
          <w:szCs w:val="24"/>
        </w:rPr>
        <w:t xml:space="preserve"> dolazila je dinamikom jednom tjedno, nakon čega u periodu božićnih praznika izostaje te se ponovno uključuje 22. siječnja 2026. godine te dolazi dobrog raspoloženja i za željom da ispriča o svom napretku. </w:t>
      </w:r>
      <w:r w:rsidR="00D1684E">
        <w:rPr>
          <w:sz w:val="24"/>
          <w:szCs w:val="24"/>
        </w:rPr>
        <w:t>Na sljedeći termin dolazi 13. veljače 2026. godine u pratnji oca kada nastupa otpor u odlasku u školu. Posljednji put na termin dolazi 17. ožujka 2026. godine i od tada je u otporu prema susretima. Iz nalaza psihologijske obrade A</w:t>
      </w:r>
      <w:r w:rsidR="00443964">
        <w:rPr>
          <w:sz w:val="24"/>
          <w:szCs w:val="24"/>
        </w:rPr>
        <w:t>.</w:t>
      </w:r>
      <w:r w:rsidR="00D1684E">
        <w:rPr>
          <w:sz w:val="24"/>
          <w:szCs w:val="24"/>
        </w:rPr>
        <w:t xml:space="preserve"> Ć</w:t>
      </w:r>
      <w:r w:rsidR="00443964">
        <w:rPr>
          <w:sz w:val="24"/>
          <w:szCs w:val="24"/>
        </w:rPr>
        <w:t>.</w:t>
      </w:r>
      <w:r w:rsidR="00D1684E">
        <w:rPr>
          <w:sz w:val="24"/>
          <w:szCs w:val="24"/>
        </w:rPr>
        <w:t xml:space="preserve"> razvidno je da rezultati upućuju na depresivnu, tjeskobnu i </w:t>
      </w:r>
      <w:proofErr w:type="spellStart"/>
      <w:r w:rsidR="00D1684E">
        <w:rPr>
          <w:sz w:val="24"/>
          <w:szCs w:val="24"/>
        </w:rPr>
        <w:t>istraumatiziranu</w:t>
      </w:r>
      <w:proofErr w:type="spellEnd"/>
      <w:r w:rsidR="00D1684E">
        <w:rPr>
          <w:sz w:val="24"/>
          <w:szCs w:val="24"/>
        </w:rPr>
        <w:t xml:space="preserve"> djevojku prosječnog intelektualnog potencijala. Sugerirana je redovita kontrola dječjeg psihijatra kao i nastavak psihoterapijskog tretmana, uz redovitu provjeru suicidalnog rizika. Nužno je motivirati </w:t>
      </w:r>
      <w:proofErr w:type="spellStart"/>
      <w:r w:rsidR="00D1684E">
        <w:rPr>
          <w:sz w:val="24"/>
          <w:szCs w:val="24"/>
        </w:rPr>
        <w:t>mlt</w:t>
      </w:r>
      <w:proofErr w:type="spellEnd"/>
      <w:r w:rsidR="00D1684E">
        <w:rPr>
          <w:sz w:val="24"/>
          <w:szCs w:val="24"/>
        </w:rPr>
        <w:t>. L</w:t>
      </w:r>
      <w:r w:rsidR="00443964">
        <w:rPr>
          <w:sz w:val="24"/>
          <w:szCs w:val="24"/>
        </w:rPr>
        <w:t>.</w:t>
      </w:r>
      <w:r w:rsidR="00D1684E">
        <w:rPr>
          <w:sz w:val="24"/>
          <w:szCs w:val="24"/>
        </w:rPr>
        <w:t xml:space="preserve"> na planu povratka u školu. Iz zaprimljenih nalaza Poliklinike Vrdoljak razvidno je da je </w:t>
      </w:r>
      <w:proofErr w:type="spellStart"/>
      <w:r w:rsidR="00D1684E">
        <w:rPr>
          <w:sz w:val="24"/>
          <w:szCs w:val="24"/>
        </w:rPr>
        <w:t>mlt</w:t>
      </w:r>
      <w:proofErr w:type="spellEnd"/>
      <w:r w:rsidR="00D1684E">
        <w:rPr>
          <w:sz w:val="24"/>
          <w:szCs w:val="24"/>
        </w:rPr>
        <w:t>. L</w:t>
      </w:r>
      <w:r w:rsidR="00443964">
        <w:rPr>
          <w:sz w:val="24"/>
          <w:szCs w:val="24"/>
        </w:rPr>
        <w:t>.</w:t>
      </w:r>
      <w:r w:rsidR="00D1684E">
        <w:rPr>
          <w:sz w:val="24"/>
          <w:szCs w:val="24"/>
        </w:rPr>
        <w:t xml:space="preserve"> na pregledu kod psihijatra bila u rujnu 2025. godine i ožujku 2026. godine. Iz posljednjeg nalaza razvidne su dijagnoze F93, F43.2 </w:t>
      </w:r>
      <w:proofErr w:type="spellStart"/>
      <w:r w:rsidR="00D1684E">
        <w:rPr>
          <w:sz w:val="24"/>
          <w:szCs w:val="24"/>
        </w:rPr>
        <w:t>in</w:t>
      </w:r>
      <w:proofErr w:type="spellEnd"/>
      <w:r w:rsidR="00D1684E">
        <w:rPr>
          <w:sz w:val="24"/>
          <w:szCs w:val="24"/>
        </w:rPr>
        <w:t xml:space="preserve"> </w:t>
      </w:r>
      <w:proofErr w:type="spellStart"/>
      <w:r w:rsidR="00D1684E">
        <w:rPr>
          <w:sz w:val="24"/>
          <w:szCs w:val="24"/>
        </w:rPr>
        <w:t>obs</w:t>
      </w:r>
      <w:proofErr w:type="spellEnd"/>
      <w:r w:rsidR="00D1684E">
        <w:rPr>
          <w:sz w:val="24"/>
          <w:szCs w:val="24"/>
        </w:rPr>
        <w:t xml:space="preserve">. U posljednjem nalazu razvidno je da je tokom pregleda </w:t>
      </w:r>
      <w:proofErr w:type="spellStart"/>
      <w:r w:rsidR="00D1684E">
        <w:rPr>
          <w:sz w:val="24"/>
          <w:szCs w:val="24"/>
        </w:rPr>
        <w:t>mlt</w:t>
      </w:r>
      <w:proofErr w:type="spellEnd"/>
      <w:r w:rsidR="00D1684E">
        <w:rPr>
          <w:sz w:val="24"/>
          <w:szCs w:val="24"/>
        </w:rPr>
        <w:t>. L</w:t>
      </w:r>
      <w:r w:rsidR="00443964">
        <w:rPr>
          <w:sz w:val="24"/>
          <w:szCs w:val="24"/>
        </w:rPr>
        <w:t>.</w:t>
      </w:r>
      <w:r w:rsidR="00D1684E">
        <w:rPr>
          <w:sz w:val="24"/>
          <w:szCs w:val="24"/>
        </w:rPr>
        <w:t xml:space="preserve"> uglavnom tiha, tjeskobna na pitanja odgovara kratko. S obzirom na fobiju od škole kao jednu od solucija preporučeno je da </w:t>
      </w:r>
      <w:proofErr w:type="spellStart"/>
      <w:r w:rsidR="00D1684E">
        <w:rPr>
          <w:sz w:val="24"/>
          <w:szCs w:val="24"/>
        </w:rPr>
        <w:t>mlt</w:t>
      </w:r>
      <w:proofErr w:type="spellEnd"/>
      <w:r w:rsidR="00D1684E">
        <w:rPr>
          <w:sz w:val="24"/>
          <w:szCs w:val="24"/>
        </w:rPr>
        <w:t>. L</w:t>
      </w:r>
      <w:r w:rsidR="00443964">
        <w:rPr>
          <w:sz w:val="24"/>
          <w:szCs w:val="24"/>
        </w:rPr>
        <w:t>.</w:t>
      </w:r>
      <w:r w:rsidR="00D1684E">
        <w:rPr>
          <w:sz w:val="24"/>
          <w:szCs w:val="24"/>
        </w:rPr>
        <w:t xml:space="preserve"> dobije pitanja iz pojedinih predmeta te da dolazi u školu na odgovaranje po dogovoru. Roditeljima je prethodno bila izrečena mjera intenzivne stručne pomoći i nadzora nad ostvarivanjem skrbi o djetetu na razdoblje od 6 mjeseci (15. rujna 2025. – 15. ožujka 2026.). S obzirom na narušeni odnos među roditeljima kao i na narušeno mentalno zdravlje </w:t>
      </w:r>
      <w:proofErr w:type="spellStart"/>
      <w:r w:rsidR="00D1684E">
        <w:rPr>
          <w:sz w:val="24"/>
          <w:szCs w:val="24"/>
        </w:rPr>
        <w:t>mlt</w:t>
      </w:r>
      <w:proofErr w:type="spellEnd"/>
      <w:r w:rsidR="00D1684E">
        <w:rPr>
          <w:sz w:val="24"/>
          <w:szCs w:val="24"/>
        </w:rPr>
        <w:t>. L</w:t>
      </w:r>
      <w:r w:rsidR="00443964">
        <w:rPr>
          <w:sz w:val="24"/>
          <w:szCs w:val="24"/>
        </w:rPr>
        <w:t>.</w:t>
      </w:r>
      <w:r w:rsidR="00D1684E">
        <w:rPr>
          <w:sz w:val="24"/>
          <w:szCs w:val="24"/>
        </w:rPr>
        <w:t>, roditeljima K</w:t>
      </w:r>
      <w:r w:rsidR="00443964">
        <w:rPr>
          <w:sz w:val="24"/>
          <w:szCs w:val="24"/>
        </w:rPr>
        <w:t>.</w:t>
      </w:r>
      <w:r w:rsidR="00D1684E">
        <w:rPr>
          <w:sz w:val="24"/>
          <w:szCs w:val="24"/>
        </w:rPr>
        <w:t xml:space="preserve"> i D</w:t>
      </w:r>
      <w:r w:rsidR="00443964">
        <w:rPr>
          <w:sz w:val="24"/>
          <w:szCs w:val="24"/>
        </w:rPr>
        <w:t>.</w:t>
      </w:r>
      <w:r w:rsidR="00D1684E">
        <w:rPr>
          <w:sz w:val="24"/>
          <w:szCs w:val="24"/>
        </w:rPr>
        <w:t xml:space="preserve"> I</w:t>
      </w:r>
      <w:r w:rsidR="00443964">
        <w:rPr>
          <w:sz w:val="24"/>
          <w:szCs w:val="24"/>
        </w:rPr>
        <w:t>.</w:t>
      </w:r>
      <w:r w:rsidR="00D1684E">
        <w:rPr>
          <w:sz w:val="24"/>
          <w:szCs w:val="24"/>
        </w:rPr>
        <w:t xml:space="preserve"> od strane Područnog ureda ponovno je izrečena mjera intenzivne stručne pomoći i nadzora nad ostvarivanjem skrbi o djetetu na razdoblje od 6 mjeseci započevši s datumom 1. travnja 2026. Od početka provođenja aktualne mjere oboje roditelja surađuju s voditeljicom mjere. Prethodno D</w:t>
      </w:r>
      <w:r w:rsidR="00443964">
        <w:rPr>
          <w:sz w:val="24"/>
          <w:szCs w:val="24"/>
        </w:rPr>
        <w:t>.</w:t>
      </w:r>
      <w:r w:rsidR="00D1684E">
        <w:rPr>
          <w:sz w:val="24"/>
          <w:szCs w:val="24"/>
        </w:rPr>
        <w:t xml:space="preserve"> nije surađivao navodeći kako ne vidi svrhu u provođenju mjere. Krajem travnja obavljen je razgovor s oboje roditelja. Prilikom istoga razvidno je da roditelji iznimno loše komuniciraju te ne uspijevaju međusobno dogovoriti osnovne informacije vezane za L</w:t>
      </w:r>
      <w:r w:rsidR="00443964">
        <w:rPr>
          <w:sz w:val="24"/>
          <w:szCs w:val="24"/>
        </w:rPr>
        <w:t>.</w:t>
      </w:r>
      <w:r w:rsidR="00D1684E">
        <w:rPr>
          <w:sz w:val="24"/>
          <w:szCs w:val="24"/>
        </w:rPr>
        <w:t xml:space="preserve"> obrazovanje. Oboje navode kako </w:t>
      </w:r>
      <w:proofErr w:type="spellStart"/>
      <w:r w:rsidR="00D1684E">
        <w:rPr>
          <w:sz w:val="24"/>
          <w:szCs w:val="24"/>
        </w:rPr>
        <w:t>mlt</w:t>
      </w:r>
      <w:proofErr w:type="spellEnd"/>
      <w:r w:rsidR="00D1684E">
        <w:rPr>
          <w:sz w:val="24"/>
          <w:szCs w:val="24"/>
        </w:rPr>
        <w:t>. L</w:t>
      </w:r>
      <w:r w:rsidR="00443964">
        <w:rPr>
          <w:sz w:val="24"/>
          <w:szCs w:val="24"/>
        </w:rPr>
        <w:t>.</w:t>
      </w:r>
      <w:r w:rsidR="00D1684E">
        <w:rPr>
          <w:sz w:val="24"/>
          <w:szCs w:val="24"/>
        </w:rPr>
        <w:t xml:space="preserve"> boravi kod oca, te da odbija susrete s majkom no kako se majka s njom čuje telefonski. Navode kako su D</w:t>
      </w:r>
      <w:r w:rsidR="00443964">
        <w:rPr>
          <w:sz w:val="24"/>
          <w:szCs w:val="24"/>
        </w:rPr>
        <w:t>.</w:t>
      </w:r>
      <w:r w:rsidR="00D1684E">
        <w:rPr>
          <w:sz w:val="24"/>
          <w:szCs w:val="24"/>
        </w:rPr>
        <w:t xml:space="preserve"> i K</w:t>
      </w:r>
      <w:r w:rsidR="00443964">
        <w:rPr>
          <w:sz w:val="24"/>
          <w:szCs w:val="24"/>
        </w:rPr>
        <w:t>.</w:t>
      </w:r>
      <w:r w:rsidR="00D1684E">
        <w:rPr>
          <w:sz w:val="24"/>
          <w:szCs w:val="24"/>
        </w:rPr>
        <w:t xml:space="preserve"> prije nekoliko dana razgovarali na kavi te kako je K</w:t>
      </w:r>
      <w:r w:rsidR="00443964">
        <w:rPr>
          <w:sz w:val="24"/>
          <w:szCs w:val="24"/>
        </w:rPr>
        <w:t>.</w:t>
      </w:r>
      <w:r w:rsidR="00D1684E">
        <w:rPr>
          <w:sz w:val="24"/>
          <w:szCs w:val="24"/>
        </w:rPr>
        <w:t xml:space="preserve"> upozorila D</w:t>
      </w:r>
      <w:r w:rsidR="00443964">
        <w:rPr>
          <w:sz w:val="24"/>
          <w:szCs w:val="24"/>
        </w:rPr>
        <w:t>.</w:t>
      </w:r>
      <w:r w:rsidR="00D1684E">
        <w:rPr>
          <w:sz w:val="24"/>
          <w:szCs w:val="24"/>
        </w:rPr>
        <w:t xml:space="preserve"> da je važno da </w:t>
      </w:r>
      <w:proofErr w:type="spellStart"/>
      <w:r w:rsidR="00D1684E">
        <w:rPr>
          <w:sz w:val="24"/>
          <w:szCs w:val="24"/>
        </w:rPr>
        <w:t>mlt</w:t>
      </w:r>
      <w:proofErr w:type="spellEnd"/>
      <w:r w:rsidR="00D1684E">
        <w:rPr>
          <w:sz w:val="24"/>
          <w:szCs w:val="24"/>
        </w:rPr>
        <w:t>. L</w:t>
      </w:r>
      <w:r w:rsidR="00443964">
        <w:rPr>
          <w:sz w:val="24"/>
          <w:szCs w:val="24"/>
        </w:rPr>
        <w:t>.</w:t>
      </w:r>
      <w:r w:rsidR="00D1684E">
        <w:rPr>
          <w:sz w:val="24"/>
          <w:szCs w:val="24"/>
        </w:rPr>
        <w:t xml:space="preserve"> pije terapiju te kako je od tada D</w:t>
      </w:r>
      <w:r w:rsidR="00443964">
        <w:rPr>
          <w:sz w:val="24"/>
          <w:szCs w:val="24"/>
        </w:rPr>
        <w:t xml:space="preserve">. </w:t>
      </w:r>
      <w:r w:rsidR="00D1684E">
        <w:rPr>
          <w:sz w:val="24"/>
          <w:szCs w:val="24"/>
        </w:rPr>
        <w:t>dao lijekove koje L</w:t>
      </w:r>
      <w:r w:rsidR="00443964">
        <w:rPr>
          <w:sz w:val="24"/>
          <w:szCs w:val="24"/>
        </w:rPr>
        <w:t>.</w:t>
      </w:r>
      <w:r w:rsidR="00D1684E">
        <w:rPr>
          <w:sz w:val="24"/>
          <w:szCs w:val="24"/>
        </w:rPr>
        <w:t xml:space="preserve"> uredno uzima. Oboje navode kako nikada nisu primijetili tragove samoozljeđivanja na L</w:t>
      </w:r>
      <w:r w:rsidR="00443964">
        <w:rPr>
          <w:sz w:val="24"/>
          <w:szCs w:val="24"/>
        </w:rPr>
        <w:t>.</w:t>
      </w:r>
      <w:r w:rsidR="00D1684E">
        <w:rPr>
          <w:sz w:val="24"/>
          <w:szCs w:val="24"/>
        </w:rPr>
        <w:t>, no D</w:t>
      </w:r>
      <w:r w:rsidR="00443964">
        <w:rPr>
          <w:sz w:val="24"/>
          <w:szCs w:val="24"/>
        </w:rPr>
        <w:t>.</w:t>
      </w:r>
      <w:r w:rsidR="00D1684E">
        <w:rPr>
          <w:sz w:val="24"/>
          <w:szCs w:val="24"/>
        </w:rPr>
        <w:t xml:space="preserve"> navodi kako je trenutačno ne ostavlja samu te i kada je na poslu nekoliko puta dnevno ode kod nje.</w:t>
      </w:r>
      <w:r w:rsidR="001B425A">
        <w:rPr>
          <w:sz w:val="24"/>
          <w:szCs w:val="24"/>
        </w:rPr>
        <w:t xml:space="preserve"> </w:t>
      </w:r>
      <w:r w:rsidR="00933E94">
        <w:rPr>
          <w:sz w:val="24"/>
          <w:szCs w:val="24"/>
        </w:rPr>
        <w:t xml:space="preserve">Aktualno se saznaje kako u posljednjih 10 dana </w:t>
      </w:r>
      <w:proofErr w:type="spellStart"/>
      <w:r w:rsidR="00933E94">
        <w:rPr>
          <w:sz w:val="24"/>
          <w:szCs w:val="24"/>
        </w:rPr>
        <w:t>mlt</w:t>
      </w:r>
      <w:proofErr w:type="spellEnd"/>
      <w:r w:rsidR="00933E94">
        <w:rPr>
          <w:sz w:val="24"/>
          <w:szCs w:val="24"/>
        </w:rPr>
        <w:t>. L</w:t>
      </w:r>
      <w:r w:rsidR="00443964">
        <w:rPr>
          <w:sz w:val="24"/>
          <w:szCs w:val="24"/>
        </w:rPr>
        <w:t>.</w:t>
      </w:r>
      <w:r w:rsidR="00933E94">
        <w:rPr>
          <w:sz w:val="24"/>
          <w:szCs w:val="24"/>
        </w:rPr>
        <w:t xml:space="preserve"> odlazi kod majke, kod iste bude tokom dana, a kada majka odlazi na posao ode kod oca. Od nedjelje 17. svibnja 2026. godine </w:t>
      </w:r>
      <w:proofErr w:type="spellStart"/>
      <w:r w:rsidR="00933E94">
        <w:rPr>
          <w:sz w:val="24"/>
          <w:szCs w:val="24"/>
        </w:rPr>
        <w:t>mlt</w:t>
      </w:r>
      <w:proofErr w:type="spellEnd"/>
      <w:r w:rsidR="00933E94">
        <w:rPr>
          <w:sz w:val="24"/>
          <w:szCs w:val="24"/>
        </w:rPr>
        <w:t>. L</w:t>
      </w:r>
      <w:r w:rsidR="00443964">
        <w:rPr>
          <w:sz w:val="24"/>
          <w:szCs w:val="24"/>
        </w:rPr>
        <w:t>.</w:t>
      </w:r>
      <w:r w:rsidR="00933E94">
        <w:rPr>
          <w:sz w:val="24"/>
          <w:szCs w:val="24"/>
        </w:rPr>
        <w:t xml:space="preserve"> boravi kod majke te odbija susrete s ocem. Iz svega navedenog razvidno je da roditelji imaju iznimno narušenu komunikaciju te da se odluka o tome s kojim roditeljem će </w:t>
      </w:r>
      <w:proofErr w:type="spellStart"/>
      <w:r w:rsidR="00933E94">
        <w:rPr>
          <w:sz w:val="24"/>
          <w:szCs w:val="24"/>
        </w:rPr>
        <w:t>mlt</w:t>
      </w:r>
      <w:proofErr w:type="spellEnd"/>
      <w:r w:rsidR="00933E94">
        <w:rPr>
          <w:sz w:val="24"/>
          <w:szCs w:val="24"/>
        </w:rPr>
        <w:t xml:space="preserve">. Lana boraviti i kako će provoditi vrijeme prebacuje na </w:t>
      </w:r>
      <w:proofErr w:type="spellStart"/>
      <w:r w:rsidR="00933E94">
        <w:rPr>
          <w:sz w:val="24"/>
          <w:szCs w:val="24"/>
        </w:rPr>
        <w:t>mlt</w:t>
      </w:r>
      <w:proofErr w:type="spellEnd"/>
      <w:r w:rsidR="00933E94">
        <w:rPr>
          <w:sz w:val="24"/>
          <w:szCs w:val="24"/>
        </w:rPr>
        <w:t xml:space="preserve">. dijete. </w:t>
      </w:r>
      <w:proofErr w:type="spellStart"/>
      <w:r w:rsidR="00933E94">
        <w:rPr>
          <w:sz w:val="24"/>
          <w:szCs w:val="24"/>
        </w:rPr>
        <w:t>Mlt</w:t>
      </w:r>
      <w:proofErr w:type="spellEnd"/>
      <w:r w:rsidR="00933E94">
        <w:rPr>
          <w:sz w:val="24"/>
          <w:szCs w:val="24"/>
        </w:rPr>
        <w:t>. L</w:t>
      </w:r>
      <w:r w:rsidR="00443964">
        <w:rPr>
          <w:sz w:val="24"/>
          <w:szCs w:val="24"/>
        </w:rPr>
        <w:t xml:space="preserve">. </w:t>
      </w:r>
      <w:r w:rsidR="00933E94">
        <w:rPr>
          <w:sz w:val="24"/>
          <w:szCs w:val="24"/>
        </w:rPr>
        <w:t xml:space="preserve">iznimno se loše nosi sa obiteljskom situacijom te se u trenutcima narušavanja obiteljskih odnosa povlači u sebe, izbjegava odlazak u školu, izlazak iz kuće te dolazi i do suicidalnih misli. Mišljenja su kako je iznimno važno da svakodnevni život i obveze </w:t>
      </w:r>
      <w:proofErr w:type="spellStart"/>
      <w:r w:rsidR="00933E94">
        <w:rPr>
          <w:sz w:val="24"/>
          <w:szCs w:val="24"/>
        </w:rPr>
        <w:t>mlt</w:t>
      </w:r>
      <w:proofErr w:type="spellEnd"/>
      <w:r w:rsidR="00933E94">
        <w:rPr>
          <w:sz w:val="24"/>
          <w:szCs w:val="24"/>
        </w:rPr>
        <w:t>. L</w:t>
      </w:r>
      <w:r w:rsidR="00443964">
        <w:rPr>
          <w:sz w:val="24"/>
          <w:szCs w:val="24"/>
        </w:rPr>
        <w:t>.</w:t>
      </w:r>
      <w:r w:rsidR="00933E94">
        <w:rPr>
          <w:sz w:val="24"/>
          <w:szCs w:val="24"/>
        </w:rPr>
        <w:t xml:space="preserve"> imaju strukturu kako bi </w:t>
      </w:r>
      <w:r w:rsidR="00933E94">
        <w:rPr>
          <w:sz w:val="24"/>
          <w:szCs w:val="24"/>
        </w:rPr>
        <w:lastRenderedPageBreak/>
        <w:t xml:space="preserve">se odgovornost oko donošenja odluke s kojim roditeljem će provoditi vrijeme makla s djeteta već bi dijete imalo predvidljivost u svakodnevnom životu. Ovim putem ponovno žele naglasiti kako je za dobrobit </w:t>
      </w:r>
      <w:proofErr w:type="spellStart"/>
      <w:r w:rsidR="00933E94">
        <w:rPr>
          <w:sz w:val="24"/>
          <w:szCs w:val="24"/>
        </w:rPr>
        <w:t>mlt</w:t>
      </w:r>
      <w:proofErr w:type="spellEnd"/>
      <w:r w:rsidR="00933E94">
        <w:rPr>
          <w:sz w:val="24"/>
          <w:szCs w:val="24"/>
        </w:rPr>
        <w:t xml:space="preserve">. djeteta iznimno važna roditeljska suradnja i uspostava adekvatne minimalne komunikacije između roditelja. Stručni ti Područnog ureda Zadar i nadalje ostaje pri mišljenju od 2. prosinca 2025. godine da </w:t>
      </w:r>
      <w:proofErr w:type="spellStart"/>
      <w:r w:rsidR="00933E94">
        <w:rPr>
          <w:sz w:val="24"/>
          <w:szCs w:val="24"/>
        </w:rPr>
        <w:t>mlt</w:t>
      </w:r>
      <w:proofErr w:type="spellEnd"/>
      <w:r w:rsidR="00933E94">
        <w:rPr>
          <w:sz w:val="24"/>
          <w:szCs w:val="24"/>
        </w:rPr>
        <w:t>. L</w:t>
      </w:r>
      <w:r w:rsidR="00443964">
        <w:rPr>
          <w:sz w:val="24"/>
          <w:szCs w:val="24"/>
        </w:rPr>
        <w:t xml:space="preserve">. </w:t>
      </w:r>
      <w:r w:rsidR="00933E94">
        <w:rPr>
          <w:sz w:val="24"/>
          <w:szCs w:val="24"/>
        </w:rPr>
        <w:t>stanuje s majkom K</w:t>
      </w:r>
      <w:r w:rsidR="00443964">
        <w:rPr>
          <w:sz w:val="24"/>
          <w:szCs w:val="24"/>
        </w:rPr>
        <w:t>.</w:t>
      </w:r>
      <w:r w:rsidR="00933E94">
        <w:rPr>
          <w:sz w:val="24"/>
          <w:szCs w:val="24"/>
        </w:rPr>
        <w:t xml:space="preserve"> </w:t>
      </w:r>
      <w:proofErr w:type="spellStart"/>
      <w:r w:rsidR="00933E94">
        <w:rPr>
          <w:sz w:val="24"/>
          <w:szCs w:val="24"/>
        </w:rPr>
        <w:t>I</w:t>
      </w:r>
      <w:r w:rsidR="00443964">
        <w:rPr>
          <w:sz w:val="24"/>
          <w:szCs w:val="24"/>
        </w:rPr>
        <w:t>.</w:t>
      </w:r>
      <w:r w:rsidR="00933E94">
        <w:rPr>
          <w:sz w:val="24"/>
          <w:szCs w:val="24"/>
        </w:rPr>
        <w:t>a</w:t>
      </w:r>
      <w:proofErr w:type="spellEnd"/>
      <w:r w:rsidR="00933E94">
        <w:rPr>
          <w:sz w:val="24"/>
          <w:szCs w:val="24"/>
        </w:rPr>
        <w:t xml:space="preserve"> da s ocem D</w:t>
      </w:r>
      <w:r w:rsidR="00443964">
        <w:rPr>
          <w:sz w:val="24"/>
          <w:szCs w:val="24"/>
        </w:rPr>
        <w:t>.</w:t>
      </w:r>
      <w:r w:rsidR="00933E94">
        <w:rPr>
          <w:sz w:val="24"/>
          <w:szCs w:val="24"/>
        </w:rPr>
        <w:t xml:space="preserve"> ostvaruje susrete i druženja. </w:t>
      </w:r>
      <w:r w:rsidR="001B425A">
        <w:rPr>
          <w:sz w:val="24"/>
          <w:szCs w:val="24"/>
        </w:rPr>
        <w:t xml:space="preserve">   </w:t>
      </w:r>
    </w:p>
    <w:p w:rsidRPr="00CD28D6" w:rsidR="00DD0FE4" w:rsidP="00CD28D6" w:rsidRDefault="00B934BC" w14:paraId="22482640" w14:textId="15B3BF02">
      <w:pPr>
        <w:widowControl/>
        <w:autoSpaceDE/>
        <w:autoSpaceDN/>
        <w:adjustRightInd/>
        <w:spacing w:before="0" w:line="240" w:lineRule="auto"/>
        <w:rPr>
          <w:sz w:val="24"/>
          <w:szCs w:val="24"/>
        </w:rPr>
      </w:pPr>
      <w:r w:rsidRPr="00CD28D6">
        <w:rPr>
          <w:sz w:val="24"/>
          <w:szCs w:val="24"/>
        </w:rPr>
        <w:t>1</w:t>
      </w:r>
      <w:r w:rsidR="00BB6CF6">
        <w:rPr>
          <w:sz w:val="24"/>
          <w:szCs w:val="24"/>
        </w:rPr>
        <w:t>3</w:t>
      </w:r>
      <w:r w:rsidRPr="00CD28D6" w:rsidR="006D5221">
        <w:rPr>
          <w:sz w:val="24"/>
          <w:szCs w:val="24"/>
        </w:rPr>
        <w:t>.</w:t>
      </w:r>
      <w:r w:rsidRPr="00CD28D6" w:rsidR="006D5221">
        <w:rPr>
          <w:sz w:val="24"/>
          <w:szCs w:val="24"/>
        </w:rPr>
        <w:tab/>
        <w:t>U svom iskazu tužitelj</w:t>
      </w:r>
      <w:r w:rsidRPr="00CD28D6" w:rsidR="00DD0FE4">
        <w:rPr>
          <w:sz w:val="24"/>
          <w:szCs w:val="24"/>
        </w:rPr>
        <w:t>ica</w:t>
      </w:r>
      <w:r w:rsidR="00CD28D6">
        <w:rPr>
          <w:sz w:val="24"/>
          <w:szCs w:val="24"/>
        </w:rPr>
        <w:t>/</w:t>
      </w:r>
      <w:proofErr w:type="spellStart"/>
      <w:r w:rsidR="00CD28D6">
        <w:rPr>
          <w:sz w:val="24"/>
          <w:szCs w:val="24"/>
        </w:rPr>
        <w:t>protutužena</w:t>
      </w:r>
      <w:proofErr w:type="spellEnd"/>
      <w:r w:rsidRPr="00CD28D6" w:rsidR="00DD0FE4">
        <w:rPr>
          <w:sz w:val="24"/>
          <w:szCs w:val="24"/>
        </w:rPr>
        <w:t xml:space="preserve"> navodi kako je suglasna da djeca stanuju s njom </w:t>
      </w:r>
      <w:r w:rsidRPr="00CD28D6" w:rsidR="006D5221">
        <w:rPr>
          <w:sz w:val="24"/>
          <w:szCs w:val="24"/>
        </w:rPr>
        <w:t xml:space="preserve"> </w:t>
      </w:r>
      <w:r w:rsidRPr="00CD28D6" w:rsidR="00DD0FE4">
        <w:rPr>
          <w:sz w:val="24"/>
          <w:szCs w:val="24"/>
        </w:rPr>
        <w:t>a s obzirom na dob djece također bi prihvatila i da se susreti i druženja s ocem odrede prema njihovom međusobnom dogovoru, bez određivanja nekog fiksnog termina. Dok su živjeli zajedno većinom je ona vodila brigu o djeci, škola, treninzi, ručak i ostalo. L</w:t>
      </w:r>
      <w:r w:rsidR="00443964">
        <w:rPr>
          <w:sz w:val="24"/>
          <w:szCs w:val="24"/>
        </w:rPr>
        <w:t>.</w:t>
      </w:r>
      <w:r w:rsidRPr="00CD28D6" w:rsidR="00DD0FE4">
        <w:rPr>
          <w:sz w:val="24"/>
          <w:szCs w:val="24"/>
        </w:rPr>
        <w:t xml:space="preserve"> i dalje redovito odlazi na psihoterapijske tretmane i to jednom tjedno. Iza Božića započeli su kontakti nje i oca, ali nedugo nakon što je započela s viđanjima ponovno je prestala ići na nastavu. Za vrijeme Božića zajedno s psihoterapeutkinjom kod koje L</w:t>
      </w:r>
      <w:r w:rsidR="00443964">
        <w:rPr>
          <w:sz w:val="24"/>
          <w:szCs w:val="24"/>
        </w:rPr>
        <w:t>.</w:t>
      </w:r>
      <w:r w:rsidRPr="00CD28D6" w:rsidR="00DD0FE4">
        <w:rPr>
          <w:sz w:val="24"/>
          <w:szCs w:val="24"/>
        </w:rPr>
        <w:t xml:space="preserve"> ide uspostavila je kontakt s ocem, prvo su započeli razmjenjivati poruke, potom bi odlazila kod njega i bila s njim sat ili dva, a ona bi ju znala odvesti i pokupiti. Postepeno su uvedena i noćenja, pa i boravci vikendom. L</w:t>
      </w:r>
      <w:r w:rsidR="00443964">
        <w:rPr>
          <w:sz w:val="24"/>
          <w:szCs w:val="24"/>
        </w:rPr>
        <w:t>.</w:t>
      </w:r>
      <w:r w:rsidRPr="00CD28D6" w:rsidR="00DD0FE4">
        <w:rPr>
          <w:sz w:val="24"/>
          <w:szCs w:val="24"/>
        </w:rPr>
        <w:t xml:space="preserve"> je prestala ići na nastavu, i zna joj reći da će otac riješiti te njene izostanke. L</w:t>
      </w:r>
      <w:r w:rsidR="00443964">
        <w:rPr>
          <w:sz w:val="24"/>
          <w:szCs w:val="24"/>
        </w:rPr>
        <w:t>.</w:t>
      </w:r>
      <w:r w:rsidRPr="00CD28D6" w:rsidR="00DD0FE4">
        <w:rPr>
          <w:sz w:val="24"/>
          <w:szCs w:val="24"/>
        </w:rPr>
        <w:t xml:space="preserve"> i otac se samostalno dogovaraju oko susreta i druženja. Ja nikada L</w:t>
      </w:r>
      <w:r w:rsidR="00443964">
        <w:rPr>
          <w:sz w:val="24"/>
          <w:szCs w:val="24"/>
        </w:rPr>
        <w:t>.</w:t>
      </w:r>
      <w:r w:rsidRPr="00CD28D6" w:rsidR="00DD0FE4">
        <w:rPr>
          <w:sz w:val="24"/>
          <w:szCs w:val="24"/>
        </w:rPr>
        <w:t xml:space="preserve"> nisam ni branila da se viđa s ocem kada bi ona izrazila želju za tim. Primijetila je promjenu u L</w:t>
      </w:r>
      <w:r w:rsidR="00443964">
        <w:rPr>
          <w:sz w:val="24"/>
          <w:szCs w:val="24"/>
        </w:rPr>
        <w:t>.</w:t>
      </w:r>
      <w:r w:rsidRPr="00CD28D6" w:rsidR="00DD0FE4">
        <w:rPr>
          <w:sz w:val="24"/>
          <w:szCs w:val="24"/>
        </w:rPr>
        <w:t xml:space="preserve"> ponašanju nakon što više vremena provodi kod oca, a posebno u financijskom smislu na način da od nje traži da kupi novi iPhone 17, na što ona nije htjela odmah pristati, već joj je rekla da prvo krene u školu pa možda  kupnja istog bude u nekom vidu i nagrada za ispunjavanje obaveza, međutim nedugo nakon toga kada je došla od oca došla je s novim IPhoneom 17 i rekla da joj ga je on kupio. L</w:t>
      </w:r>
      <w:r w:rsidR="00443964">
        <w:rPr>
          <w:sz w:val="24"/>
          <w:szCs w:val="24"/>
        </w:rPr>
        <w:t>.</w:t>
      </w:r>
      <w:r w:rsidRPr="00CD28D6" w:rsidR="00DD0FE4">
        <w:rPr>
          <w:sz w:val="24"/>
          <w:szCs w:val="24"/>
        </w:rPr>
        <w:t xml:space="preserve"> da  nije išla u školu jedan period kada je započeo ovaj postupak odnosno kada su ona i tuženik/</w:t>
      </w:r>
      <w:proofErr w:type="spellStart"/>
      <w:r w:rsidRPr="00CD28D6" w:rsidR="00DD0FE4">
        <w:rPr>
          <w:sz w:val="24"/>
          <w:szCs w:val="24"/>
        </w:rPr>
        <w:t>protutužitelj</w:t>
      </w:r>
      <w:proofErr w:type="spellEnd"/>
      <w:r w:rsidRPr="00CD28D6" w:rsidR="00DD0FE4">
        <w:rPr>
          <w:sz w:val="24"/>
          <w:szCs w:val="24"/>
        </w:rPr>
        <w:t xml:space="preserve"> prestali živjeti zajedno, a kada je bila u 7. razredu, potom je </w:t>
      </w:r>
      <w:r w:rsidRPr="00CD28D6" w:rsidR="00CD28D6">
        <w:rPr>
          <w:sz w:val="24"/>
          <w:szCs w:val="24"/>
        </w:rPr>
        <w:t>8. razred</w:t>
      </w:r>
      <w:r w:rsidRPr="00CD28D6" w:rsidR="00DD0FE4">
        <w:rPr>
          <w:sz w:val="24"/>
          <w:szCs w:val="24"/>
        </w:rPr>
        <w:t xml:space="preserve"> započela u školi, </w:t>
      </w:r>
      <w:r w:rsidRPr="00CD28D6" w:rsidR="00CD28D6">
        <w:rPr>
          <w:sz w:val="24"/>
          <w:szCs w:val="24"/>
        </w:rPr>
        <w:t>ali je opet ne pohađa</w:t>
      </w:r>
      <w:r w:rsidRPr="00CD28D6" w:rsidR="00DD0FE4">
        <w:rPr>
          <w:sz w:val="24"/>
          <w:szCs w:val="24"/>
        </w:rPr>
        <w:t>. Redovito odlazi kod dječjeg psihoterapeuta V</w:t>
      </w:r>
      <w:r w:rsidR="00443964">
        <w:rPr>
          <w:sz w:val="24"/>
          <w:szCs w:val="24"/>
        </w:rPr>
        <w:t>.</w:t>
      </w:r>
      <w:r w:rsidRPr="00CD28D6" w:rsidR="00DD0FE4">
        <w:rPr>
          <w:sz w:val="24"/>
          <w:szCs w:val="24"/>
        </w:rPr>
        <w:t xml:space="preserve"> Č</w:t>
      </w:r>
      <w:r w:rsidR="00443964">
        <w:rPr>
          <w:sz w:val="24"/>
          <w:szCs w:val="24"/>
        </w:rPr>
        <w:t>.</w:t>
      </w:r>
      <w:r w:rsidRPr="00CD28D6" w:rsidR="00DD0FE4">
        <w:rPr>
          <w:sz w:val="24"/>
          <w:szCs w:val="24"/>
        </w:rPr>
        <w:t xml:space="preserve"> i ona s njom uredno razgovara. </w:t>
      </w:r>
      <w:r w:rsidRPr="00CD28D6" w:rsidR="00CD28D6">
        <w:rPr>
          <w:sz w:val="24"/>
          <w:szCs w:val="24"/>
        </w:rPr>
        <w:t xml:space="preserve">Ona da je </w:t>
      </w:r>
      <w:r w:rsidRPr="00CD28D6" w:rsidR="00DD0FE4">
        <w:rPr>
          <w:sz w:val="24"/>
          <w:szCs w:val="24"/>
        </w:rPr>
        <w:t>odmah nakon što je L</w:t>
      </w:r>
      <w:r w:rsidR="00443964">
        <w:rPr>
          <w:sz w:val="24"/>
          <w:szCs w:val="24"/>
        </w:rPr>
        <w:t>.</w:t>
      </w:r>
      <w:r w:rsidRPr="00CD28D6" w:rsidR="00DD0FE4">
        <w:rPr>
          <w:sz w:val="24"/>
          <w:szCs w:val="24"/>
        </w:rPr>
        <w:t xml:space="preserve"> opet započela sa neodlascima u školu o tome obavijestila socijalnu službu</w:t>
      </w:r>
      <w:r w:rsidRPr="00CD28D6" w:rsidR="00CD28D6">
        <w:rPr>
          <w:sz w:val="24"/>
          <w:szCs w:val="24"/>
        </w:rPr>
        <w:t>,</w:t>
      </w:r>
      <w:r w:rsidRPr="00CD28D6" w:rsidR="00DD0FE4">
        <w:rPr>
          <w:sz w:val="24"/>
          <w:szCs w:val="24"/>
        </w:rPr>
        <w:t xml:space="preserve"> otišla u školu razgovarala tamo</w:t>
      </w:r>
      <w:r w:rsidRPr="00CD28D6" w:rsidR="00CD28D6">
        <w:rPr>
          <w:sz w:val="24"/>
          <w:szCs w:val="24"/>
        </w:rPr>
        <w:t>,</w:t>
      </w:r>
      <w:r w:rsidRPr="00CD28D6" w:rsidR="00DD0FE4">
        <w:rPr>
          <w:sz w:val="24"/>
          <w:szCs w:val="24"/>
        </w:rPr>
        <w:t xml:space="preserve"> kao i sa njenim psihoterapeuto</w:t>
      </w:r>
      <w:r w:rsidRPr="00CD28D6" w:rsidR="00CD28D6">
        <w:rPr>
          <w:sz w:val="24"/>
          <w:szCs w:val="24"/>
        </w:rPr>
        <w:t>m.</w:t>
      </w:r>
    </w:p>
    <w:p w:rsidR="00DD0FE4" w:rsidP="00DD0FE4" w:rsidRDefault="00DD0FE4" w14:paraId="2616CEA6" w14:textId="683AB93D">
      <w:pPr>
        <w:widowControl/>
        <w:autoSpaceDE/>
        <w:autoSpaceDN/>
        <w:adjustRightInd/>
        <w:spacing w:before="0" w:line="240" w:lineRule="auto"/>
      </w:pPr>
      <w:r w:rsidRPr="00CD28D6">
        <w:rPr>
          <w:sz w:val="24"/>
          <w:szCs w:val="24"/>
        </w:rPr>
        <w:t>1</w:t>
      </w:r>
      <w:r w:rsidR="00BB6CF6">
        <w:rPr>
          <w:sz w:val="24"/>
          <w:szCs w:val="24"/>
        </w:rPr>
        <w:t>3</w:t>
      </w:r>
      <w:r w:rsidRPr="00CD28D6">
        <w:rPr>
          <w:sz w:val="24"/>
          <w:szCs w:val="24"/>
        </w:rPr>
        <w:t>.1.</w:t>
      </w:r>
      <w:r w:rsidRPr="00CD28D6">
        <w:rPr>
          <w:sz w:val="24"/>
          <w:szCs w:val="24"/>
        </w:rPr>
        <w:tab/>
        <w:t xml:space="preserve">Ona i </w:t>
      </w:r>
      <w:proofErr w:type="spellStart"/>
      <w:r w:rsidRPr="00CD28D6">
        <w:rPr>
          <w:sz w:val="24"/>
          <w:szCs w:val="24"/>
        </w:rPr>
        <w:t>L</w:t>
      </w:r>
      <w:r w:rsidR="00443964">
        <w:rPr>
          <w:sz w:val="24"/>
          <w:szCs w:val="24"/>
        </w:rPr>
        <w:t>.</w:t>
      </w:r>
      <w:r w:rsidRPr="00CD28D6">
        <w:rPr>
          <w:sz w:val="24"/>
          <w:szCs w:val="24"/>
        </w:rPr>
        <w:t>stanuju</w:t>
      </w:r>
      <w:proofErr w:type="spellEnd"/>
      <w:r w:rsidRPr="00CD28D6">
        <w:rPr>
          <w:sz w:val="24"/>
          <w:szCs w:val="24"/>
        </w:rPr>
        <w:t xml:space="preserve"> u obiteljskoj kući same. Ona radi u ugostiteljskom objektu Iris s mjesečnom plaćom od 1.400,00 eura neto, i to u smjenama. Mjesečno za režije i kredit koji je podignut za kupnju te obiteljske kuće izdvaja iznos od cca 500,00 eura, a mjesečna rata kredita je 300,00 eura na rok otplate daljnjih 28 godina. L</w:t>
      </w:r>
      <w:r w:rsidR="00443964">
        <w:rPr>
          <w:sz w:val="24"/>
          <w:szCs w:val="24"/>
        </w:rPr>
        <w:t>.</w:t>
      </w:r>
      <w:r w:rsidRPr="00CD28D6">
        <w:rPr>
          <w:sz w:val="24"/>
          <w:szCs w:val="24"/>
        </w:rPr>
        <w:t xml:space="preserve"> je u dobi od gotovo punih 14 godina i ma standardne potrebe djevojčice te dobi za odjećom, obućom, prehranom, školskim i higijenskim potrepštinama. D</w:t>
      </w:r>
      <w:r w:rsidR="00443964">
        <w:rPr>
          <w:sz w:val="24"/>
          <w:szCs w:val="24"/>
        </w:rPr>
        <w:t>.</w:t>
      </w:r>
      <w:r w:rsidRPr="00CD28D6">
        <w:rPr>
          <w:sz w:val="24"/>
          <w:szCs w:val="24"/>
        </w:rPr>
        <w:t xml:space="preserve"> također u dobi od gotovo punih 18 godina ima standardne potrebe mladića te dobi za odjećom, obućom, prehranom, školskim i higijenskim potrepštinama, s tim da dodatno odlazi u teretanu čija je mjesečna članarina 40,00 eura.</w:t>
      </w:r>
      <w:r w:rsidRPr="00CD28D6">
        <w:t xml:space="preserve"> </w:t>
      </w:r>
    </w:p>
    <w:p w:rsidRPr="00D000AF" w:rsidR="00D000AF" w:rsidP="00D000AF" w:rsidRDefault="00CD28D6" w14:paraId="41B27625" w14:textId="7D743AE8">
      <w:pPr>
        <w:widowControl/>
        <w:autoSpaceDE/>
        <w:autoSpaceDN/>
        <w:adjustRightInd/>
        <w:spacing w:before="0" w:line="240" w:lineRule="auto"/>
        <w:rPr>
          <w:sz w:val="24"/>
          <w:szCs w:val="24"/>
        </w:rPr>
      </w:pPr>
      <w:r>
        <w:t>1</w:t>
      </w:r>
      <w:r w:rsidR="00BB6CF6">
        <w:t>4</w:t>
      </w:r>
      <w:r>
        <w:t>.</w:t>
      </w:r>
      <w:r>
        <w:tab/>
      </w:r>
      <w:r w:rsidRPr="00D000AF">
        <w:rPr>
          <w:sz w:val="24"/>
          <w:szCs w:val="24"/>
        </w:rPr>
        <w:t>Tuženik/</w:t>
      </w:r>
      <w:proofErr w:type="spellStart"/>
      <w:r w:rsidRPr="00D000AF">
        <w:rPr>
          <w:sz w:val="24"/>
          <w:szCs w:val="24"/>
        </w:rPr>
        <w:t>protutužitelj</w:t>
      </w:r>
      <w:proofErr w:type="spellEnd"/>
      <w:r w:rsidRPr="00D000AF">
        <w:rPr>
          <w:sz w:val="24"/>
          <w:szCs w:val="24"/>
        </w:rPr>
        <w:t xml:space="preserve"> je u svom iskazu naveo kako je istina dok su  živjeli u bračnoj zajednici da je tužiteljica/</w:t>
      </w:r>
      <w:proofErr w:type="spellStart"/>
      <w:r w:rsidRPr="00D000AF">
        <w:rPr>
          <w:sz w:val="24"/>
          <w:szCs w:val="24"/>
        </w:rPr>
        <w:t>protutužena</w:t>
      </w:r>
      <w:proofErr w:type="spellEnd"/>
      <w:r w:rsidRPr="00D000AF">
        <w:rPr>
          <w:sz w:val="24"/>
          <w:szCs w:val="24"/>
        </w:rPr>
        <w:t xml:space="preserve">  bila domaćica i više brinula o djeci, a on je radio i financijski doprinosio, ali da je sudjelovalo u različitim obavezama, odvoženja na treninge, turnire. Smatra da bi djeca trebala stanovit s njim jer da su kod njega sigurnija. Naime, majka da je  L</w:t>
      </w:r>
      <w:r w:rsidR="00443964">
        <w:rPr>
          <w:sz w:val="24"/>
          <w:szCs w:val="24"/>
        </w:rPr>
        <w:t>.</w:t>
      </w:r>
      <w:r w:rsidRPr="00D000AF">
        <w:rPr>
          <w:sz w:val="24"/>
          <w:szCs w:val="24"/>
        </w:rPr>
        <w:t xml:space="preserve"> 1. prosinca</w:t>
      </w:r>
      <w:r w:rsidRPr="00D000AF" w:rsidR="00D000AF">
        <w:rPr>
          <w:sz w:val="24"/>
          <w:szCs w:val="24"/>
        </w:rPr>
        <w:t>,</w:t>
      </w:r>
      <w:r w:rsidRPr="00D000AF">
        <w:rPr>
          <w:sz w:val="24"/>
          <w:szCs w:val="24"/>
        </w:rPr>
        <w:t xml:space="preserve"> istukla i dovela k njemu</w:t>
      </w:r>
      <w:r w:rsidRPr="00D000AF" w:rsidR="00D000AF">
        <w:rPr>
          <w:sz w:val="24"/>
          <w:szCs w:val="24"/>
        </w:rPr>
        <w:t>.</w:t>
      </w:r>
      <w:r w:rsidRPr="00D000AF">
        <w:rPr>
          <w:sz w:val="24"/>
          <w:szCs w:val="24"/>
        </w:rPr>
        <w:t xml:space="preserve"> Nadalje, njen rad je organiziran tako da nekad radi i noćnu smjenu do ponoći. Nakon što je on preuzeo brigu o redovitim odlascima L</w:t>
      </w:r>
      <w:r w:rsidR="00443964">
        <w:rPr>
          <w:sz w:val="24"/>
          <w:szCs w:val="24"/>
        </w:rPr>
        <w:t>.</w:t>
      </w:r>
      <w:r w:rsidRPr="00D000AF">
        <w:rPr>
          <w:sz w:val="24"/>
          <w:szCs w:val="24"/>
        </w:rPr>
        <w:t xml:space="preserve"> kod psihoterapeuta, razgovarao s psihoterapeutom vidio je da je došlo do poboljšanja, s obzirom da mu je sama psihoterapeutkinja rekla da je L</w:t>
      </w:r>
      <w:r w:rsidR="00443964">
        <w:rPr>
          <w:sz w:val="24"/>
          <w:szCs w:val="24"/>
        </w:rPr>
        <w:t>.</w:t>
      </w:r>
      <w:r w:rsidRPr="00D000AF">
        <w:rPr>
          <w:sz w:val="24"/>
          <w:szCs w:val="24"/>
        </w:rPr>
        <w:t xml:space="preserve"> stanje značajno poboljšano. Nije istina da </w:t>
      </w:r>
      <w:r w:rsidRPr="00D000AF" w:rsidR="004D21C1">
        <w:rPr>
          <w:sz w:val="24"/>
          <w:szCs w:val="24"/>
        </w:rPr>
        <w:t xml:space="preserve">nije </w:t>
      </w:r>
      <w:r w:rsidRPr="00D000AF">
        <w:rPr>
          <w:sz w:val="24"/>
          <w:szCs w:val="24"/>
        </w:rPr>
        <w:t xml:space="preserve"> brinuo za djecu</w:t>
      </w:r>
      <w:r w:rsidRPr="00D000AF" w:rsidR="004D21C1">
        <w:rPr>
          <w:sz w:val="24"/>
          <w:szCs w:val="24"/>
        </w:rPr>
        <w:t>,</w:t>
      </w:r>
      <w:r w:rsidRPr="00D000AF">
        <w:rPr>
          <w:sz w:val="24"/>
          <w:szCs w:val="24"/>
        </w:rPr>
        <w:t xml:space="preserve"> odnosno ima dokumentaciju da </w:t>
      </w:r>
      <w:r w:rsidRPr="00D000AF" w:rsidR="004D21C1">
        <w:rPr>
          <w:sz w:val="24"/>
          <w:szCs w:val="24"/>
        </w:rPr>
        <w:t>je</w:t>
      </w:r>
      <w:r w:rsidRPr="00D000AF">
        <w:rPr>
          <w:sz w:val="24"/>
          <w:szCs w:val="24"/>
        </w:rPr>
        <w:t xml:space="preserve"> u drugom i trećem mjesecu platio sve </w:t>
      </w:r>
      <w:r w:rsidRPr="00D000AF">
        <w:rPr>
          <w:sz w:val="24"/>
          <w:szCs w:val="24"/>
        </w:rPr>
        <w:lastRenderedPageBreak/>
        <w:t>termine koje je L</w:t>
      </w:r>
      <w:r w:rsidR="00443964">
        <w:rPr>
          <w:sz w:val="24"/>
          <w:szCs w:val="24"/>
        </w:rPr>
        <w:t>.</w:t>
      </w:r>
      <w:r w:rsidRPr="00D000AF">
        <w:rPr>
          <w:sz w:val="24"/>
          <w:szCs w:val="24"/>
        </w:rPr>
        <w:t xml:space="preserve"> imala kod psihologa, ali se na iste nije odazvala. D</w:t>
      </w:r>
      <w:r w:rsidR="00443964">
        <w:rPr>
          <w:sz w:val="24"/>
          <w:szCs w:val="24"/>
        </w:rPr>
        <w:t>.</w:t>
      </w:r>
      <w:r w:rsidRPr="00D000AF">
        <w:rPr>
          <w:sz w:val="24"/>
          <w:szCs w:val="24"/>
        </w:rPr>
        <w:t xml:space="preserve"> je u veljači 2025. došao živjeti kod </w:t>
      </w:r>
      <w:r w:rsidRPr="00D000AF" w:rsidR="004D21C1">
        <w:rPr>
          <w:sz w:val="24"/>
          <w:szCs w:val="24"/>
        </w:rPr>
        <w:t>njega</w:t>
      </w:r>
      <w:r w:rsidRPr="00D000AF">
        <w:rPr>
          <w:sz w:val="24"/>
          <w:szCs w:val="24"/>
        </w:rPr>
        <w:t xml:space="preserve"> jer ga je majka izbacila iz kuće. U međuvremenu protiv </w:t>
      </w:r>
      <w:r w:rsidRPr="00D000AF" w:rsidR="004D21C1">
        <w:rPr>
          <w:sz w:val="24"/>
          <w:szCs w:val="24"/>
        </w:rPr>
        <w:t>njega</w:t>
      </w:r>
      <w:r w:rsidRPr="00D000AF">
        <w:rPr>
          <w:sz w:val="24"/>
          <w:szCs w:val="24"/>
        </w:rPr>
        <w:t xml:space="preserve"> je bilo podneseno i 5 lažnih kaznenih prijava, tada se D</w:t>
      </w:r>
      <w:r w:rsidR="00443964">
        <w:rPr>
          <w:sz w:val="24"/>
          <w:szCs w:val="24"/>
        </w:rPr>
        <w:t>.</w:t>
      </w:r>
      <w:r w:rsidRPr="00D000AF">
        <w:rPr>
          <w:sz w:val="24"/>
          <w:szCs w:val="24"/>
        </w:rPr>
        <w:t xml:space="preserve"> morao vratiti i živjeti kod majke, </w:t>
      </w:r>
      <w:r w:rsidRPr="00D000AF" w:rsidR="00D000AF">
        <w:rPr>
          <w:sz w:val="24"/>
          <w:szCs w:val="24"/>
        </w:rPr>
        <w:t>jer je on tada</w:t>
      </w:r>
      <w:r w:rsidRPr="00D000AF">
        <w:rPr>
          <w:sz w:val="24"/>
          <w:szCs w:val="24"/>
        </w:rPr>
        <w:t xml:space="preserve"> </w:t>
      </w:r>
      <w:r w:rsidRPr="00D000AF" w:rsidR="00D000AF">
        <w:rPr>
          <w:sz w:val="24"/>
          <w:szCs w:val="24"/>
        </w:rPr>
        <w:t xml:space="preserve"> </w:t>
      </w:r>
      <w:r w:rsidRPr="00D000AF" w:rsidR="004D21C1">
        <w:rPr>
          <w:sz w:val="24"/>
          <w:szCs w:val="24"/>
        </w:rPr>
        <w:t>bio u</w:t>
      </w:r>
      <w:r w:rsidRPr="00D000AF">
        <w:rPr>
          <w:sz w:val="24"/>
          <w:szCs w:val="24"/>
        </w:rPr>
        <w:t xml:space="preserve"> zatvoru, a nakon što </w:t>
      </w:r>
      <w:r w:rsidRPr="00D000AF" w:rsidR="004D21C1">
        <w:rPr>
          <w:sz w:val="24"/>
          <w:szCs w:val="24"/>
        </w:rPr>
        <w:t>je</w:t>
      </w:r>
      <w:r w:rsidRPr="00D000AF">
        <w:rPr>
          <w:sz w:val="24"/>
          <w:szCs w:val="24"/>
        </w:rPr>
        <w:t xml:space="preserve"> izašao opet </w:t>
      </w:r>
      <w:r w:rsidRPr="00D000AF" w:rsidR="004D21C1">
        <w:rPr>
          <w:sz w:val="24"/>
          <w:szCs w:val="24"/>
        </w:rPr>
        <w:t xml:space="preserve"> se </w:t>
      </w:r>
      <w:r w:rsidRPr="00D000AF">
        <w:rPr>
          <w:sz w:val="24"/>
          <w:szCs w:val="24"/>
        </w:rPr>
        <w:t xml:space="preserve">vratio k </w:t>
      </w:r>
      <w:r w:rsidRPr="00D000AF" w:rsidR="004D21C1">
        <w:rPr>
          <w:sz w:val="24"/>
          <w:szCs w:val="24"/>
        </w:rPr>
        <w:t>njemu.</w:t>
      </w:r>
      <w:r w:rsidRPr="00D000AF">
        <w:rPr>
          <w:sz w:val="24"/>
          <w:szCs w:val="24"/>
        </w:rPr>
        <w:t xml:space="preserve"> </w:t>
      </w:r>
      <w:r w:rsidRPr="00D000AF" w:rsidR="004D21C1">
        <w:rPr>
          <w:sz w:val="24"/>
          <w:szCs w:val="24"/>
        </w:rPr>
        <w:t>S L</w:t>
      </w:r>
      <w:r w:rsidR="00443964">
        <w:rPr>
          <w:sz w:val="24"/>
          <w:szCs w:val="24"/>
        </w:rPr>
        <w:t>.</w:t>
      </w:r>
      <w:r w:rsidRPr="00D000AF" w:rsidR="004D21C1">
        <w:rPr>
          <w:sz w:val="24"/>
          <w:szCs w:val="24"/>
        </w:rPr>
        <w:t xml:space="preserve"> nije</w:t>
      </w:r>
      <w:r w:rsidRPr="00D000AF">
        <w:rPr>
          <w:sz w:val="24"/>
          <w:szCs w:val="24"/>
        </w:rPr>
        <w:t xml:space="preserve"> </w:t>
      </w:r>
      <w:r w:rsidRPr="00D000AF" w:rsidR="004D21C1">
        <w:rPr>
          <w:sz w:val="24"/>
          <w:szCs w:val="24"/>
        </w:rPr>
        <w:t>k</w:t>
      </w:r>
      <w:r w:rsidRPr="00D000AF">
        <w:rPr>
          <w:sz w:val="24"/>
          <w:szCs w:val="24"/>
        </w:rPr>
        <w:t xml:space="preserve">onkretno pričao o ovom postupku, ali misli da bi ona htjela biti podjednako </w:t>
      </w:r>
      <w:r w:rsidRPr="00D000AF" w:rsidR="004D21C1">
        <w:rPr>
          <w:sz w:val="24"/>
          <w:szCs w:val="24"/>
        </w:rPr>
        <w:t>s njim i s majkom</w:t>
      </w:r>
      <w:r w:rsidRPr="00D000AF">
        <w:rPr>
          <w:sz w:val="24"/>
          <w:szCs w:val="24"/>
        </w:rPr>
        <w:t xml:space="preserve">. Kada dođe kod </w:t>
      </w:r>
      <w:r w:rsidRPr="00D000AF" w:rsidR="004D21C1">
        <w:rPr>
          <w:sz w:val="24"/>
          <w:szCs w:val="24"/>
        </w:rPr>
        <w:t>njega</w:t>
      </w:r>
      <w:r w:rsidRPr="00D000AF">
        <w:rPr>
          <w:sz w:val="24"/>
          <w:szCs w:val="24"/>
        </w:rPr>
        <w:t xml:space="preserve"> zna biti u grču, i tužna kada se treba vratiti k majci. </w:t>
      </w:r>
      <w:r w:rsidRPr="00D000AF" w:rsidR="00D000AF">
        <w:rPr>
          <w:sz w:val="24"/>
          <w:szCs w:val="24"/>
        </w:rPr>
        <w:t>L</w:t>
      </w:r>
      <w:r w:rsidR="00443964">
        <w:rPr>
          <w:sz w:val="24"/>
          <w:szCs w:val="24"/>
        </w:rPr>
        <w:t>.</w:t>
      </w:r>
      <w:r w:rsidRPr="00D000AF" w:rsidR="00D000AF">
        <w:rPr>
          <w:sz w:val="24"/>
          <w:szCs w:val="24"/>
        </w:rPr>
        <w:t xml:space="preserve"> da je prestala ići u školu negdje u siječnju ove godine, kada je jedan mali pao u školi u nesvijest,  I ranije da je imala grč od škole, i u prvom, drugom i u trećem razredu, i često je imala velik broj izostanaka. Kontaktirao je školu vezano za ovaj posljednji period L</w:t>
      </w:r>
      <w:r w:rsidR="00443964">
        <w:rPr>
          <w:sz w:val="24"/>
          <w:szCs w:val="24"/>
        </w:rPr>
        <w:t>.</w:t>
      </w:r>
      <w:r w:rsidRPr="00D000AF" w:rsidR="00D000AF">
        <w:rPr>
          <w:sz w:val="24"/>
          <w:szCs w:val="24"/>
        </w:rPr>
        <w:t xml:space="preserve"> izostanka, razgovarao je s psihologom i to čak prije dva dana, kada je bio sastanak sa ravnateljem, psihologom, logopedom škole, a na koji sastanak se tužiteljica nije odazvala, tada da je predočio nalaz poliklinike Vrdoljak u kojem je naznačeno da L</w:t>
      </w:r>
      <w:r w:rsidR="00443964">
        <w:rPr>
          <w:sz w:val="24"/>
          <w:szCs w:val="24"/>
        </w:rPr>
        <w:t>.</w:t>
      </w:r>
      <w:r w:rsidRPr="00D000AF" w:rsidR="00D000AF">
        <w:rPr>
          <w:sz w:val="24"/>
          <w:szCs w:val="24"/>
        </w:rPr>
        <w:t xml:space="preserve"> ima grč od škole, pa joj se preporuča online nastava i tada je dogovoreno da će L</w:t>
      </w:r>
      <w:r w:rsidR="00443964">
        <w:rPr>
          <w:sz w:val="24"/>
          <w:szCs w:val="24"/>
        </w:rPr>
        <w:t>.</w:t>
      </w:r>
      <w:r w:rsidRPr="00D000AF" w:rsidR="00D000AF">
        <w:rPr>
          <w:sz w:val="24"/>
          <w:szCs w:val="24"/>
        </w:rPr>
        <w:t xml:space="preserve"> pristupiti takvom obliku nastave.</w:t>
      </w:r>
    </w:p>
    <w:p w:rsidR="00CD28D6" w:rsidP="00D000AF" w:rsidRDefault="004D21C1" w14:paraId="6DFBEC54" w14:textId="39AE7D31">
      <w:pPr>
        <w:widowControl/>
        <w:autoSpaceDE/>
        <w:autoSpaceDN/>
        <w:adjustRightInd/>
        <w:spacing w:before="0" w:line="240" w:lineRule="auto"/>
        <w:rPr>
          <w:sz w:val="24"/>
          <w:szCs w:val="24"/>
        </w:rPr>
      </w:pPr>
      <w:r w:rsidRPr="00D000AF">
        <w:rPr>
          <w:sz w:val="24"/>
          <w:szCs w:val="24"/>
        </w:rPr>
        <w:t>1</w:t>
      </w:r>
      <w:r w:rsidR="00BB6CF6">
        <w:rPr>
          <w:sz w:val="24"/>
          <w:szCs w:val="24"/>
        </w:rPr>
        <w:t>4</w:t>
      </w:r>
      <w:r w:rsidRPr="00D000AF">
        <w:rPr>
          <w:sz w:val="24"/>
          <w:szCs w:val="24"/>
        </w:rPr>
        <w:t>.1.</w:t>
      </w:r>
      <w:r w:rsidRPr="00D000AF">
        <w:rPr>
          <w:sz w:val="24"/>
          <w:szCs w:val="24"/>
        </w:rPr>
        <w:tab/>
      </w:r>
      <w:r w:rsidRPr="00D000AF" w:rsidR="00CD28D6">
        <w:rPr>
          <w:sz w:val="24"/>
          <w:szCs w:val="24"/>
        </w:rPr>
        <w:t xml:space="preserve">Ranije dok </w:t>
      </w:r>
      <w:r w:rsidRPr="00D000AF" w:rsidR="00D000AF">
        <w:rPr>
          <w:sz w:val="24"/>
          <w:szCs w:val="24"/>
        </w:rPr>
        <w:t>su</w:t>
      </w:r>
      <w:r w:rsidRPr="00D000AF" w:rsidR="00CD28D6">
        <w:rPr>
          <w:sz w:val="24"/>
          <w:szCs w:val="24"/>
        </w:rPr>
        <w:t xml:space="preserve"> živjeli zajedno </w:t>
      </w:r>
      <w:r w:rsidRPr="00D000AF" w:rsidR="00D000AF">
        <w:rPr>
          <w:sz w:val="24"/>
          <w:szCs w:val="24"/>
        </w:rPr>
        <w:t>on</w:t>
      </w:r>
      <w:r w:rsidRPr="00D000AF" w:rsidR="00CD28D6">
        <w:rPr>
          <w:sz w:val="24"/>
          <w:szCs w:val="24"/>
        </w:rPr>
        <w:t xml:space="preserve"> i tužiteljica imali </w:t>
      </w:r>
      <w:r w:rsidRPr="00D000AF" w:rsidR="00D000AF">
        <w:rPr>
          <w:sz w:val="24"/>
          <w:szCs w:val="24"/>
        </w:rPr>
        <w:t xml:space="preserve">su </w:t>
      </w:r>
      <w:r w:rsidRPr="00D000AF" w:rsidR="00CD28D6">
        <w:rPr>
          <w:sz w:val="24"/>
          <w:szCs w:val="24"/>
        </w:rPr>
        <w:t xml:space="preserve"> firmu koja se bavila građevinskim radovima i radila je 10 godina, ali to je ostalo kod tužiteljice. </w:t>
      </w:r>
      <w:r w:rsidRPr="00D000AF" w:rsidR="00D000AF">
        <w:rPr>
          <w:sz w:val="24"/>
          <w:szCs w:val="24"/>
        </w:rPr>
        <w:t>On sada</w:t>
      </w:r>
      <w:r w:rsidRPr="00D000AF" w:rsidR="00CD28D6">
        <w:rPr>
          <w:sz w:val="24"/>
          <w:szCs w:val="24"/>
        </w:rPr>
        <w:t xml:space="preserve"> radi na građevini kao voditelj poslova i mjesečno ostvaruje plaću od 2.000,00 eura. </w:t>
      </w:r>
      <w:r w:rsidRPr="00D000AF" w:rsidR="00D000AF">
        <w:rPr>
          <w:sz w:val="24"/>
          <w:szCs w:val="24"/>
        </w:rPr>
        <w:t>Radno vrijem mu je</w:t>
      </w:r>
      <w:r w:rsidRPr="00D000AF" w:rsidR="00CD28D6">
        <w:rPr>
          <w:sz w:val="24"/>
          <w:szCs w:val="24"/>
        </w:rPr>
        <w:t xml:space="preserve"> od 8:00 do 15:00 sati. </w:t>
      </w:r>
      <w:r w:rsidRPr="00D000AF" w:rsidR="00D000AF">
        <w:rPr>
          <w:sz w:val="24"/>
          <w:szCs w:val="24"/>
        </w:rPr>
        <w:t>On</w:t>
      </w:r>
      <w:r w:rsidRPr="00D000AF" w:rsidR="00CD28D6">
        <w:rPr>
          <w:sz w:val="24"/>
          <w:szCs w:val="24"/>
        </w:rPr>
        <w:t xml:space="preserve">, </w:t>
      </w:r>
      <w:r w:rsidR="00443964">
        <w:rPr>
          <w:sz w:val="24"/>
          <w:szCs w:val="24"/>
        </w:rPr>
        <w:t>D.</w:t>
      </w:r>
      <w:r w:rsidRPr="00D000AF" w:rsidR="00CD28D6">
        <w:rPr>
          <w:sz w:val="24"/>
          <w:szCs w:val="24"/>
        </w:rPr>
        <w:t xml:space="preserve"> </w:t>
      </w:r>
      <w:r w:rsidRPr="00D000AF" w:rsidR="00D000AF">
        <w:rPr>
          <w:sz w:val="24"/>
          <w:szCs w:val="24"/>
        </w:rPr>
        <w:t xml:space="preserve">njegova </w:t>
      </w:r>
      <w:r w:rsidRPr="00D000AF" w:rsidR="00CD28D6">
        <w:rPr>
          <w:sz w:val="24"/>
          <w:szCs w:val="24"/>
        </w:rPr>
        <w:t xml:space="preserve">djevojka </w:t>
      </w:r>
      <w:r w:rsidRPr="00D000AF" w:rsidR="00D000AF">
        <w:rPr>
          <w:sz w:val="24"/>
          <w:szCs w:val="24"/>
        </w:rPr>
        <w:t>stanuju</w:t>
      </w:r>
      <w:r w:rsidRPr="00D000AF" w:rsidR="00CD28D6">
        <w:rPr>
          <w:sz w:val="24"/>
          <w:szCs w:val="24"/>
        </w:rPr>
        <w:t xml:space="preserve"> u stanu za kojeg plaća mjesečni najam 500</w:t>
      </w:r>
      <w:r w:rsidRPr="00D000AF" w:rsidR="00D000AF">
        <w:rPr>
          <w:sz w:val="24"/>
          <w:szCs w:val="24"/>
        </w:rPr>
        <w:t>,00</w:t>
      </w:r>
      <w:r w:rsidRPr="00D000AF" w:rsidR="00CD28D6">
        <w:rPr>
          <w:sz w:val="24"/>
          <w:szCs w:val="24"/>
        </w:rPr>
        <w:t xml:space="preserve"> eura, ostali mjesečni režijski troškovi, struja, voda, komunalije iz</w:t>
      </w:r>
      <w:r w:rsidRPr="00D000AF" w:rsidR="00D000AF">
        <w:rPr>
          <w:sz w:val="24"/>
          <w:szCs w:val="24"/>
        </w:rPr>
        <w:t>n</w:t>
      </w:r>
      <w:r w:rsidRPr="00D000AF" w:rsidR="00CD28D6">
        <w:rPr>
          <w:sz w:val="24"/>
          <w:szCs w:val="24"/>
        </w:rPr>
        <w:t xml:space="preserve">ose 500 eura. </w:t>
      </w:r>
      <w:r w:rsidRPr="00D000AF" w:rsidR="00D000AF">
        <w:rPr>
          <w:sz w:val="24"/>
          <w:szCs w:val="24"/>
        </w:rPr>
        <w:t>Njegova</w:t>
      </w:r>
      <w:r w:rsidRPr="00D000AF" w:rsidR="00CD28D6">
        <w:rPr>
          <w:sz w:val="24"/>
          <w:szCs w:val="24"/>
        </w:rPr>
        <w:t xml:space="preserve"> djevojka je zaposlena sa </w:t>
      </w:r>
      <w:proofErr w:type="spellStart"/>
      <w:r w:rsidRPr="00D000AF" w:rsidR="00CD28D6">
        <w:rPr>
          <w:sz w:val="24"/>
          <w:szCs w:val="24"/>
        </w:rPr>
        <w:t>net</w:t>
      </w:r>
      <w:r w:rsidRPr="00D000AF" w:rsidR="00D000AF">
        <w:rPr>
          <w:sz w:val="24"/>
          <w:szCs w:val="24"/>
        </w:rPr>
        <w:t>t</w:t>
      </w:r>
      <w:r w:rsidRPr="00D000AF" w:rsidR="00CD28D6">
        <w:rPr>
          <w:sz w:val="24"/>
          <w:szCs w:val="24"/>
        </w:rPr>
        <w:t>o</w:t>
      </w:r>
      <w:proofErr w:type="spellEnd"/>
      <w:r w:rsidRPr="00D000AF" w:rsidR="00CD28D6">
        <w:rPr>
          <w:sz w:val="24"/>
          <w:szCs w:val="24"/>
        </w:rPr>
        <w:t xml:space="preserve"> plaćom od 1.600,00 eura. Istina je da oboje djece imaju standardne</w:t>
      </w:r>
      <w:r w:rsidRPr="00D000AF" w:rsidR="00D000AF">
        <w:rPr>
          <w:sz w:val="24"/>
          <w:szCs w:val="24"/>
        </w:rPr>
        <w:t xml:space="preserve"> potrebe</w:t>
      </w:r>
      <w:r w:rsidRPr="00D000AF" w:rsidR="00CD28D6">
        <w:rPr>
          <w:sz w:val="24"/>
          <w:szCs w:val="24"/>
        </w:rPr>
        <w:t xml:space="preserve"> djece te dobi, s tim da D</w:t>
      </w:r>
      <w:r w:rsidR="00443964">
        <w:rPr>
          <w:sz w:val="24"/>
          <w:szCs w:val="24"/>
        </w:rPr>
        <w:t>.</w:t>
      </w:r>
      <w:r w:rsidRPr="00D000AF" w:rsidR="00CD28D6">
        <w:rPr>
          <w:sz w:val="24"/>
          <w:szCs w:val="24"/>
        </w:rPr>
        <w:t xml:space="preserve"> odlazi u teretanu čija je mjesečna članarina 80 eura, te dodatno plaća i trošak angažiranog trenera od 200</w:t>
      </w:r>
      <w:r w:rsidRPr="00D000AF" w:rsidR="00D000AF">
        <w:rPr>
          <w:sz w:val="24"/>
          <w:szCs w:val="24"/>
        </w:rPr>
        <w:t>,00</w:t>
      </w:r>
      <w:r w:rsidRPr="00D000AF" w:rsidR="00CD28D6">
        <w:rPr>
          <w:sz w:val="24"/>
          <w:szCs w:val="24"/>
        </w:rPr>
        <w:t xml:space="preserve"> eura da ga nauči pravilno izvoditi vježbe. D</w:t>
      </w:r>
      <w:r w:rsidR="00443964">
        <w:rPr>
          <w:sz w:val="24"/>
          <w:szCs w:val="24"/>
        </w:rPr>
        <w:t>.</w:t>
      </w:r>
      <w:r w:rsidRPr="00D000AF" w:rsidR="00CD28D6">
        <w:rPr>
          <w:sz w:val="24"/>
          <w:szCs w:val="24"/>
        </w:rPr>
        <w:t xml:space="preserve"> dok je bio s majkom, odnosno dok </w:t>
      </w:r>
      <w:r w:rsidRPr="00D000AF" w:rsidR="00D000AF">
        <w:rPr>
          <w:sz w:val="24"/>
          <w:szCs w:val="24"/>
        </w:rPr>
        <w:t>je bio</w:t>
      </w:r>
      <w:r w:rsidRPr="00D000AF" w:rsidR="00CD28D6">
        <w:rPr>
          <w:sz w:val="24"/>
          <w:szCs w:val="24"/>
        </w:rPr>
        <w:t xml:space="preserve"> u istražnom zatvoru, nije trenirao jer mu je to majka uskratila.</w:t>
      </w:r>
      <w:r w:rsidRPr="00D000AF" w:rsidR="00D000AF">
        <w:rPr>
          <w:sz w:val="24"/>
          <w:szCs w:val="24"/>
        </w:rPr>
        <w:t xml:space="preserve"> </w:t>
      </w:r>
      <w:r w:rsidRPr="00D000AF" w:rsidR="00CD28D6">
        <w:rPr>
          <w:sz w:val="24"/>
          <w:szCs w:val="24"/>
        </w:rPr>
        <w:t xml:space="preserve">voditelj gradilišta u firmi Grupe </w:t>
      </w:r>
      <w:proofErr w:type="spellStart"/>
      <w:r w:rsidRPr="00D000AF" w:rsidR="00CD28D6">
        <w:rPr>
          <w:sz w:val="24"/>
          <w:szCs w:val="24"/>
        </w:rPr>
        <w:t>Baketarić</w:t>
      </w:r>
      <w:proofErr w:type="spellEnd"/>
      <w:r w:rsidRPr="00D000AF" w:rsidR="00CD28D6">
        <w:rPr>
          <w:sz w:val="24"/>
          <w:szCs w:val="24"/>
        </w:rPr>
        <w:t xml:space="preserve"> i to posljednjih 20 dana, a prije toga da je </w:t>
      </w:r>
      <w:r w:rsidRPr="00D000AF" w:rsidR="00D000AF">
        <w:rPr>
          <w:sz w:val="24"/>
          <w:szCs w:val="24"/>
        </w:rPr>
        <w:t>Vo</w:t>
      </w:r>
      <w:r w:rsidRPr="00D000AF" w:rsidR="00CD28D6">
        <w:rPr>
          <w:sz w:val="24"/>
          <w:szCs w:val="24"/>
        </w:rPr>
        <w:t>di</w:t>
      </w:r>
      <w:r w:rsidRPr="00D000AF" w:rsidR="00D000AF">
        <w:rPr>
          <w:sz w:val="24"/>
          <w:szCs w:val="24"/>
        </w:rPr>
        <w:t>telj je gradilišta</w:t>
      </w:r>
      <w:r w:rsidRPr="00D000AF" w:rsidR="00CD28D6">
        <w:rPr>
          <w:sz w:val="24"/>
          <w:szCs w:val="24"/>
        </w:rPr>
        <w:t xml:space="preserve"> u firmi Magdalena gradnja i to bez prijave, a kada je izašao iz istražnog zatvora</w:t>
      </w:r>
      <w:r w:rsidRPr="00D000AF" w:rsidR="00D000AF">
        <w:rPr>
          <w:sz w:val="24"/>
          <w:szCs w:val="24"/>
        </w:rPr>
        <w:t xml:space="preserve"> u kojem je bio od 14. travnja do 7. srpnja 2025. S</w:t>
      </w:r>
      <w:r w:rsidRPr="00D000AF" w:rsidR="00CD28D6">
        <w:rPr>
          <w:sz w:val="24"/>
          <w:szCs w:val="24"/>
        </w:rPr>
        <w:t>voju firmu da ne želi osnovati, a s obzirom na savjet svog odvjetnika i potencijalnu parnicu oko podjele bračne imovine.</w:t>
      </w:r>
      <w:r w:rsidRPr="00D000AF" w:rsidR="00D000AF">
        <w:rPr>
          <w:sz w:val="24"/>
          <w:szCs w:val="24"/>
        </w:rPr>
        <w:t xml:space="preserve"> Z</w:t>
      </w:r>
      <w:r w:rsidRPr="00D000AF" w:rsidR="00CD28D6">
        <w:rPr>
          <w:sz w:val="24"/>
          <w:szCs w:val="24"/>
        </w:rPr>
        <w:t>a uzdržavanje L</w:t>
      </w:r>
      <w:r w:rsidR="00443964">
        <w:rPr>
          <w:sz w:val="24"/>
          <w:szCs w:val="24"/>
        </w:rPr>
        <w:t>.</w:t>
      </w:r>
      <w:r w:rsidRPr="00D000AF" w:rsidR="00CD28D6">
        <w:rPr>
          <w:sz w:val="24"/>
          <w:szCs w:val="24"/>
        </w:rPr>
        <w:t xml:space="preserve"> doprinosio</w:t>
      </w:r>
      <w:r w:rsidRPr="00D000AF" w:rsidR="00D000AF">
        <w:rPr>
          <w:sz w:val="24"/>
          <w:szCs w:val="24"/>
        </w:rPr>
        <w:t xml:space="preserve"> je</w:t>
      </w:r>
      <w:r w:rsidRPr="00D000AF" w:rsidR="00CD28D6">
        <w:rPr>
          <w:sz w:val="24"/>
          <w:szCs w:val="24"/>
        </w:rPr>
        <w:t xml:space="preserve"> na način da je plaćao njene termine koje je imala zakazane kod psihoterapeuta od siječnja 2025. a na koje da je majka nije vodila</w:t>
      </w:r>
      <w:r w:rsidRPr="00D000AF" w:rsidR="00D000AF">
        <w:rPr>
          <w:sz w:val="24"/>
          <w:szCs w:val="24"/>
        </w:rPr>
        <w:t xml:space="preserve">, </w:t>
      </w:r>
      <w:r w:rsidRPr="00D000AF" w:rsidR="00CD28D6">
        <w:rPr>
          <w:sz w:val="24"/>
          <w:szCs w:val="24"/>
        </w:rPr>
        <w:t xml:space="preserve">a na drugi način da nije doprinosio s obzirom da je završio u zatvor i nije imao nikakav kontakt s djecom. Nadalje da je majku putem mobitela znao kontaktirati, da li što treba za djecu, pa tako i preko njenog novog partneru, a kojeg je ona uvela u njihovu zajedničku kuću. </w:t>
      </w:r>
    </w:p>
    <w:p w:rsidRPr="00D000AF" w:rsidR="00D000AF" w:rsidP="00153A9C" w:rsidRDefault="00D000AF" w14:paraId="568CAE3E" w14:textId="7E20CC5E">
      <w:pPr>
        <w:widowControl/>
        <w:autoSpaceDE/>
        <w:autoSpaceDN/>
        <w:adjustRightInd/>
        <w:spacing w:before="0" w:line="240" w:lineRule="auto"/>
        <w:rPr>
          <w:sz w:val="24"/>
          <w:szCs w:val="24"/>
        </w:rPr>
      </w:pPr>
      <w:r>
        <w:rPr>
          <w:sz w:val="24"/>
          <w:szCs w:val="24"/>
        </w:rPr>
        <w:t>1</w:t>
      </w:r>
      <w:r w:rsidR="00BB6CF6">
        <w:rPr>
          <w:sz w:val="24"/>
          <w:szCs w:val="24"/>
        </w:rPr>
        <w:t>5</w:t>
      </w:r>
      <w:r>
        <w:rPr>
          <w:sz w:val="24"/>
          <w:szCs w:val="24"/>
        </w:rPr>
        <w:t>.</w:t>
      </w:r>
      <w:r>
        <w:rPr>
          <w:sz w:val="24"/>
          <w:szCs w:val="24"/>
        </w:rPr>
        <w:tab/>
      </w:r>
      <w:r w:rsidRPr="00D000AF">
        <w:rPr>
          <w:sz w:val="24"/>
          <w:szCs w:val="24"/>
        </w:rPr>
        <w:t xml:space="preserve">Sud je u cijelosti prihvatio nalaz i mišljenje Hrvatskog zavoda za socijalni rad, Područnog ureda Zadar, kao i njegovu dopunu, ocijenivši ih stručnim, objektivnim, logičnim i </w:t>
      </w:r>
      <w:r w:rsidR="00153A9C">
        <w:rPr>
          <w:sz w:val="24"/>
          <w:szCs w:val="24"/>
        </w:rPr>
        <w:t xml:space="preserve">sačinjenim u skladu s interesom i dobrobiti </w:t>
      </w:r>
      <w:proofErr w:type="spellStart"/>
      <w:r w:rsidR="00153A9C">
        <w:rPr>
          <w:sz w:val="24"/>
          <w:szCs w:val="24"/>
        </w:rPr>
        <w:t>mlt</w:t>
      </w:r>
      <w:proofErr w:type="spellEnd"/>
      <w:r w:rsidR="00153A9C">
        <w:rPr>
          <w:sz w:val="24"/>
          <w:szCs w:val="24"/>
        </w:rPr>
        <w:t>. L</w:t>
      </w:r>
      <w:r w:rsidR="00443964">
        <w:rPr>
          <w:sz w:val="24"/>
          <w:szCs w:val="24"/>
        </w:rPr>
        <w:t>.</w:t>
      </w:r>
      <w:r w:rsidR="00153A9C">
        <w:rPr>
          <w:sz w:val="24"/>
          <w:szCs w:val="24"/>
        </w:rPr>
        <w:t>. Naime, nalaz i mišljenje je sastavljeno na temelju višekratnog razgovora s</w:t>
      </w:r>
      <w:r w:rsidR="003530EA">
        <w:rPr>
          <w:sz w:val="24"/>
          <w:szCs w:val="24"/>
        </w:rPr>
        <w:t xml:space="preserve"> </w:t>
      </w:r>
      <w:r w:rsidR="00153A9C">
        <w:rPr>
          <w:sz w:val="24"/>
          <w:szCs w:val="24"/>
        </w:rPr>
        <w:t>djecom i roditeljima</w:t>
      </w:r>
      <w:r w:rsidRPr="00D000AF">
        <w:rPr>
          <w:sz w:val="24"/>
          <w:szCs w:val="24"/>
        </w:rPr>
        <w:t>, terenskim obilascima, praćenju obitelji kroz dulje vremensko razdoblje</w:t>
      </w:r>
      <w:r w:rsidR="00153A9C">
        <w:rPr>
          <w:sz w:val="24"/>
          <w:szCs w:val="24"/>
        </w:rPr>
        <w:t xml:space="preserve"> uz izricanje mjere za zaštitu prava i dobrobiti iz njihove nadležnosti, </w:t>
      </w:r>
      <w:r w:rsidRPr="00D000AF">
        <w:rPr>
          <w:sz w:val="24"/>
          <w:szCs w:val="24"/>
        </w:rPr>
        <w:t xml:space="preserve">te uvidu u medicinsku i drugu relevantnu dokumentaciju. Iz provedenog postupka proizlazi da su oba roditelja usmjerena ponajprije na međusobni sukob, pri čemu djecu uključuju u svoje konfliktne odnose, što se izrazito nepovoljno odražava na njihovo emocionalno funkcioniranje, a osobito na </w:t>
      </w:r>
      <w:proofErr w:type="spellStart"/>
      <w:r w:rsidRPr="00D000AF">
        <w:rPr>
          <w:sz w:val="24"/>
          <w:szCs w:val="24"/>
        </w:rPr>
        <w:t>mlt</w:t>
      </w:r>
      <w:proofErr w:type="spellEnd"/>
      <w:r w:rsidRPr="00D000AF">
        <w:rPr>
          <w:sz w:val="24"/>
          <w:szCs w:val="24"/>
        </w:rPr>
        <w:t>. L</w:t>
      </w:r>
      <w:r w:rsidR="00443964">
        <w:rPr>
          <w:sz w:val="24"/>
          <w:szCs w:val="24"/>
        </w:rPr>
        <w:t>.</w:t>
      </w:r>
      <w:r w:rsidRPr="00D000AF">
        <w:rPr>
          <w:sz w:val="24"/>
          <w:szCs w:val="24"/>
        </w:rPr>
        <w:t xml:space="preserve"> koja zbog toga razvija ozbiljne psihičke teškoće.</w:t>
      </w:r>
      <w:r w:rsidR="00153A9C">
        <w:rPr>
          <w:sz w:val="24"/>
          <w:szCs w:val="24"/>
        </w:rPr>
        <w:t xml:space="preserve"> P</w:t>
      </w:r>
      <w:r w:rsidRPr="00D000AF">
        <w:rPr>
          <w:sz w:val="24"/>
          <w:szCs w:val="24"/>
        </w:rPr>
        <w:t xml:space="preserve">sihičko stanje </w:t>
      </w:r>
      <w:proofErr w:type="spellStart"/>
      <w:r w:rsidRPr="00D000AF">
        <w:rPr>
          <w:sz w:val="24"/>
          <w:szCs w:val="24"/>
        </w:rPr>
        <w:t>mlt</w:t>
      </w:r>
      <w:proofErr w:type="spellEnd"/>
      <w:r w:rsidRPr="00D000AF">
        <w:rPr>
          <w:sz w:val="24"/>
          <w:szCs w:val="24"/>
        </w:rPr>
        <w:t>. L</w:t>
      </w:r>
      <w:r w:rsidR="00443964">
        <w:rPr>
          <w:sz w:val="24"/>
          <w:szCs w:val="24"/>
        </w:rPr>
        <w:t>.</w:t>
      </w:r>
      <w:r w:rsidR="00153A9C">
        <w:rPr>
          <w:sz w:val="24"/>
          <w:szCs w:val="24"/>
        </w:rPr>
        <w:t xml:space="preserve"> je</w:t>
      </w:r>
      <w:r w:rsidRPr="00D000AF">
        <w:rPr>
          <w:sz w:val="24"/>
          <w:szCs w:val="24"/>
        </w:rPr>
        <w:t xml:space="preserve"> izrazito narušeno te da se kod nje razvila izražena anksiozno-depresivna simptomatologija s elementima </w:t>
      </w:r>
      <w:proofErr w:type="spellStart"/>
      <w:r w:rsidRPr="00D000AF">
        <w:rPr>
          <w:sz w:val="24"/>
          <w:szCs w:val="24"/>
        </w:rPr>
        <w:t>traumatizacije</w:t>
      </w:r>
      <w:proofErr w:type="spellEnd"/>
      <w:r w:rsidRPr="00D000AF">
        <w:rPr>
          <w:sz w:val="24"/>
          <w:szCs w:val="24"/>
        </w:rPr>
        <w:t xml:space="preserve">, socijalnog povlačenja, samoozljeđivanja i suicidalnih misli, zbog čega je uključena u kontinuirano psihijatrijsko i psihoterapijsko liječenje. Upravo zbog takvog zdravstvenog stanja </w:t>
      </w:r>
      <w:proofErr w:type="spellStart"/>
      <w:r w:rsidR="00153A9C">
        <w:rPr>
          <w:sz w:val="24"/>
          <w:szCs w:val="24"/>
        </w:rPr>
        <w:t>mlt</w:t>
      </w:r>
      <w:proofErr w:type="spellEnd"/>
      <w:r w:rsidR="00153A9C">
        <w:rPr>
          <w:sz w:val="24"/>
          <w:szCs w:val="24"/>
        </w:rPr>
        <w:t>. djetetu</w:t>
      </w:r>
      <w:r w:rsidRPr="00D000AF">
        <w:rPr>
          <w:sz w:val="24"/>
          <w:szCs w:val="24"/>
        </w:rPr>
        <w:t xml:space="preserve"> je važnosti osigurati stabilno, predvidivo i emocionalno sigurno okruženje, uz što manje </w:t>
      </w:r>
      <w:r w:rsidRPr="00D000AF">
        <w:rPr>
          <w:sz w:val="24"/>
          <w:szCs w:val="24"/>
        </w:rPr>
        <w:lastRenderedPageBreak/>
        <w:t>dodatnih stresnih situacija.</w:t>
      </w:r>
      <w:r w:rsidR="00153A9C">
        <w:rPr>
          <w:sz w:val="24"/>
          <w:szCs w:val="24"/>
        </w:rPr>
        <w:t xml:space="preserve"> S</w:t>
      </w:r>
      <w:r w:rsidRPr="00D000AF">
        <w:rPr>
          <w:sz w:val="24"/>
          <w:szCs w:val="24"/>
        </w:rPr>
        <w:t>tručni tim Područnog ureda</w:t>
      </w:r>
      <w:r w:rsidR="00153A9C">
        <w:rPr>
          <w:sz w:val="24"/>
          <w:szCs w:val="24"/>
        </w:rPr>
        <w:t xml:space="preserve"> Zadar</w:t>
      </w:r>
      <w:r w:rsidRPr="00D000AF">
        <w:rPr>
          <w:sz w:val="24"/>
          <w:szCs w:val="24"/>
        </w:rPr>
        <w:t xml:space="preserve"> tijekom cijelog praćenja obitelji dosljedno ostaje pri mišljenju da je u najboljem interesu </w:t>
      </w:r>
      <w:proofErr w:type="spellStart"/>
      <w:r w:rsidRPr="00D000AF">
        <w:rPr>
          <w:sz w:val="24"/>
          <w:szCs w:val="24"/>
        </w:rPr>
        <w:t>mlt</w:t>
      </w:r>
      <w:proofErr w:type="spellEnd"/>
      <w:r w:rsidRPr="00D000AF">
        <w:rPr>
          <w:sz w:val="24"/>
          <w:szCs w:val="24"/>
        </w:rPr>
        <w:t>. L</w:t>
      </w:r>
      <w:r w:rsidR="00443964">
        <w:rPr>
          <w:sz w:val="24"/>
          <w:szCs w:val="24"/>
        </w:rPr>
        <w:t>.</w:t>
      </w:r>
      <w:r w:rsidRPr="00D000AF">
        <w:rPr>
          <w:sz w:val="24"/>
          <w:szCs w:val="24"/>
        </w:rPr>
        <w:t xml:space="preserve"> da stanuje s majkom</w:t>
      </w:r>
      <w:r w:rsidR="00153A9C">
        <w:rPr>
          <w:sz w:val="24"/>
          <w:szCs w:val="24"/>
        </w:rPr>
        <w:t xml:space="preserve">. </w:t>
      </w:r>
      <w:r w:rsidRPr="00D000AF">
        <w:rPr>
          <w:sz w:val="24"/>
          <w:szCs w:val="24"/>
        </w:rPr>
        <w:t>Takvo mišljenje nije doneseno na temelju jednokratne procjene, već nakon višemjesečnog praćenja obiteljskih prilika i svih promjena koje su nastupale tijekom postupka. I nakon pogoršanja psihičkog stanja djeteta početkom 2026. godine, stručni tim nije promijenio svoju procjenu, već je ponovno zaključio da je za dobrobit djeteta potrebno da ono stanuje s majkom, uz ostvarivanje osobnih odnosa s ocem.</w:t>
      </w:r>
    </w:p>
    <w:p w:rsidR="003530EA" w:rsidP="003530EA" w:rsidRDefault="00153A9C" w14:paraId="71BC7CB5" w14:textId="0C000982">
      <w:pPr>
        <w:widowControl/>
        <w:autoSpaceDE/>
        <w:autoSpaceDN/>
        <w:adjustRightInd/>
        <w:spacing w:before="0" w:line="240" w:lineRule="auto"/>
        <w:rPr>
          <w:sz w:val="24"/>
          <w:szCs w:val="24"/>
        </w:rPr>
      </w:pPr>
      <w:r>
        <w:rPr>
          <w:sz w:val="24"/>
          <w:szCs w:val="24"/>
        </w:rPr>
        <w:t>1</w:t>
      </w:r>
      <w:r w:rsidR="00BB6CF6">
        <w:rPr>
          <w:sz w:val="24"/>
          <w:szCs w:val="24"/>
        </w:rPr>
        <w:t>5</w:t>
      </w:r>
      <w:r>
        <w:rPr>
          <w:sz w:val="24"/>
          <w:szCs w:val="24"/>
        </w:rPr>
        <w:t>.1.</w:t>
      </w:r>
      <w:r>
        <w:rPr>
          <w:sz w:val="24"/>
          <w:szCs w:val="24"/>
        </w:rPr>
        <w:tab/>
        <w:t xml:space="preserve">I na strani majke postoje određeni </w:t>
      </w:r>
      <w:r w:rsidRPr="00D000AF" w:rsidR="00D000AF">
        <w:rPr>
          <w:sz w:val="24"/>
          <w:szCs w:val="24"/>
        </w:rPr>
        <w:t>roditeljski propust</w:t>
      </w:r>
      <w:r>
        <w:rPr>
          <w:sz w:val="24"/>
          <w:szCs w:val="24"/>
        </w:rPr>
        <w:t>i</w:t>
      </w:r>
      <w:r w:rsidRPr="00D000AF" w:rsidR="00D000AF">
        <w:rPr>
          <w:sz w:val="24"/>
          <w:szCs w:val="24"/>
        </w:rPr>
        <w:t xml:space="preserve"> te je i kod nje uočena potreba za unaprjeđenjem roditeljskih kompetencija, zbog čega su joj također izricane mjere obiteljsko-pravne zaštite. Međutim, iz nalaza i mišljenja proizlazi kako majka surađuje sa stručnim službama, prihvaća njihove prijedloge i pokazuje spremnost mijenjati vlastita ponašanja nakon što joj se na njih ukaže. Nasuprot tome, kod oca je tijekom postupka kontinuirano uočena izrazita nesuradljivost sa stručnim radnicima, izostanak kritičkog odnosa prema vlastitom ponašanju, prebacivanje odgovornosti isključivo na druge, rigidnost u stavovima te nemogućnost odvajanja vlastitog sukoba s majkom od roditeljske uloge</w:t>
      </w:r>
      <w:r>
        <w:rPr>
          <w:sz w:val="24"/>
          <w:szCs w:val="24"/>
        </w:rPr>
        <w:t>, s poboljšanjem suradnje</w:t>
      </w:r>
      <w:r w:rsidR="003530EA">
        <w:rPr>
          <w:sz w:val="24"/>
          <w:szCs w:val="24"/>
        </w:rPr>
        <w:t xml:space="preserve"> tek u posljednjem  periodu.</w:t>
      </w:r>
      <w:r>
        <w:rPr>
          <w:sz w:val="24"/>
          <w:szCs w:val="24"/>
        </w:rPr>
        <w:t xml:space="preserve"> </w:t>
      </w:r>
      <w:r w:rsidRPr="00D000AF" w:rsidR="00D000AF">
        <w:rPr>
          <w:sz w:val="24"/>
          <w:szCs w:val="24"/>
        </w:rPr>
        <w:t>Stručni tim posebno ističe da otac ne uviđa ozbiljnost vlastitih postupaka, komunikaciju sa stručnim službama usmjerava prvenstveno na optuživanje majke te svojim ponašanjem dodatno produbljuje konflikt kojem je dijete svakodnevno izloženo.</w:t>
      </w:r>
      <w:r w:rsidR="003530EA">
        <w:rPr>
          <w:sz w:val="24"/>
          <w:szCs w:val="24"/>
        </w:rPr>
        <w:t xml:space="preserve"> I</w:t>
      </w:r>
      <w:r w:rsidRPr="00D000AF" w:rsidR="00D000AF">
        <w:rPr>
          <w:sz w:val="24"/>
          <w:szCs w:val="24"/>
        </w:rPr>
        <w:t xml:space="preserve">z nalaza proizlazi kako je upravo sposobnost roditelja za međusobnu suradnju i uspostavu minimalne komunikacije od ključnog značaja za emocionalni oporavak </w:t>
      </w:r>
      <w:proofErr w:type="spellStart"/>
      <w:r w:rsidRPr="00D000AF" w:rsidR="00D000AF">
        <w:rPr>
          <w:sz w:val="24"/>
          <w:szCs w:val="24"/>
        </w:rPr>
        <w:t>mlt</w:t>
      </w:r>
      <w:proofErr w:type="spellEnd"/>
      <w:r w:rsidRPr="00D000AF" w:rsidR="00D000AF">
        <w:rPr>
          <w:sz w:val="24"/>
          <w:szCs w:val="24"/>
        </w:rPr>
        <w:t>. L</w:t>
      </w:r>
      <w:r w:rsidR="00625FCA">
        <w:rPr>
          <w:sz w:val="24"/>
          <w:szCs w:val="24"/>
        </w:rPr>
        <w:t>.</w:t>
      </w:r>
      <w:r w:rsidRPr="00D000AF" w:rsidR="00D000AF">
        <w:rPr>
          <w:sz w:val="24"/>
          <w:szCs w:val="24"/>
        </w:rPr>
        <w:t>. U tom smislu sud smatra da majka pokazuje veću sposobnost suradnje sa stručnim službama i prilagodbe njihovim preporukama, dok otac i nadalje ostaje usmjeren na sukob s majkom, što predstavlja dodatni izvor opterećenja za dijete.</w:t>
      </w:r>
      <w:r w:rsidR="003530EA">
        <w:rPr>
          <w:sz w:val="24"/>
          <w:szCs w:val="24"/>
        </w:rPr>
        <w:t xml:space="preserve"> </w:t>
      </w:r>
    </w:p>
    <w:p w:rsidR="003530EA" w:rsidP="003530EA" w:rsidRDefault="003530EA" w14:paraId="4B299070" w14:textId="69A88BE9">
      <w:pPr>
        <w:widowControl/>
        <w:autoSpaceDE/>
        <w:autoSpaceDN/>
        <w:adjustRightInd/>
        <w:spacing w:before="0" w:line="240" w:lineRule="auto"/>
        <w:rPr>
          <w:sz w:val="24"/>
          <w:szCs w:val="24"/>
        </w:rPr>
      </w:pPr>
      <w:r>
        <w:rPr>
          <w:sz w:val="24"/>
          <w:szCs w:val="24"/>
        </w:rPr>
        <w:t>1</w:t>
      </w:r>
      <w:r w:rsidR="00BB6CF6">
        <w:rPr>
          <w:sz w:val="24"/>
          <w:szCs w:val="24"/>
        </w:rPr>
        <w:t>6</w:t>
      </w:r>
      <w:r>
        <w:rPr>
          <w:sz w:val="24"/>
          <w:szCs w:val="24"/>
        </w:rPr>
        <w:t>.</w:t>
      </w:r>
      <w:r>
        <w:rPr>
          <w:sz w:val="24"/>
          <w:szCs w:val="24"/>
        </w:rPr>
        <w:tab/>
        <w:t xml:space="preserve">Uvažavajući činjenicu da se osobni odnosi </w:t>
      </w:r>
      <w:proofErr w:type="spellStart"/>
      <w:r>
        <w:rPr>
          <w:sz w:val="24"/>
          <w:szCs w:val="24"/>
        </w:rPr>
        <w:t>mlt</w:t>
      </w:r>
      <w:proofErr w:type="spellEnd"/>
      <w:r>
        <w:rPr>
          <w:sz w:val="24"/>
          <w:szCs w:val="24"/>
        </w:rPr>
        <w:t>. L</w:t>
      </w:r>
      <w:r w:rsidR="00625FCA">
        <w:rPr>
          <w:sz w:val="24"/>
          <w:szCs w:val="24"/>
        </w:rPr>
        <w:t>.</w:t>
      </w:r>
      <w:r>
        <w:rPr>
          <w:sz w:val="24"/>
          <w:szCs w:val="24"/>
        </w:rPr>
        <w:t xml:space="preserve"> i oca odvijaju prema njihovom međusobnom dogovoru, te je i sama majka izrazila suglasnost da se i ubuduće odvijaju</w:t>
      </w:r>
      <w:r w:rsidR="00C84207">
        <w:rPr>
          <w:sz w:val="24"/>
          <w:szCs w:val="24"/>
        </w:rPr>
        <w:t xml:space="preserve"> na isti način,</w:t>
      </w:r>
      <w:r>
        <w:rPr>
          <w:sz w:val="24"/>
          <w:szCs w:val="24"/>
        </w:rPr>
        <w:t xml:space="preserve"> to je i određeno da će se osobni odnosi </w:t>
      </w:r>
      <w:proofErr w:type="spellStart"/>
      <w:r>
        <w:rPr>
          <w:sz w:val="24"/>
          <w:szCs w:val="24"/>
        </w:rPr>
        <w:t>mlt</w:t>
      </w:r>
      <w:proofErr w:type="spellEnd"/>
      <w:r>
        <w:rPr>
          <w:sz w:val="24"/>
          <w:szCs w:val="24"/>
        </w:rPr>
        <w:t xml:space="preserve">. djeteta i oca održavati prema njihovom međusobnom dogovoru, a u slučaju izostanka prema prijedlogu i mišljenju HZSR Područnog ureda Zadar. </w:t>
      </w:r>
    </w:p>
    <w:p w:rsidRPr="000D69A8" w:rsidR="00C84207" w:rsidP="003530EA" w:rsidRDefault="00C84207" w14:paraId="7F4E7706" w14:textId="3D5A2156">
      <w:pPr>
        <w:widowControl/>
        <w:autoSpaceDE/>
        <w:autoSpaceDN/>
        <w:adjustRightInd/>
        <w:spacing w:before="0" w:line="240" w:lineRule="auto"/>
        <w:rPr>
          <w:sz w:val="24"/>
          <w:szCs w:val="24"/>
        </w:rPr>
      </w:pPr>
      <w:r>
        <w:rPr>
          <w:sz w:val="24"/>
          <w:szCs w:val="24"/>
        </w:rPr>
        <w:t>1</w:t>
      </w:r>
      <w:r w:rsidR="00BB6CF6">
        <w:rPr>
          <w:sz w:val="24"/>
          <w:szCs w:val="24"/>
        </w:rPr>
        <w:t>7</w:t>
      </w:r>
      <w:r>
        <w:rPr>
          <w:sz w:val="24"/>
          <w:szCs w:val="24"/>
        </w:rPr>
        <w:t>.</w:t>
      </w:r>
      <w:r>
        <w:rPr>
          <w:sz w:val="24"/>
          <w:szCs w:val="24"/>
        </w:rPr>
        <w:tab/>
      </w:r>
      <w:r w:rsidRPr="00C84207">
        <w:rPr>
          <w:sz w:val="24"/>
          <w:szCs w:val="24"/>
        </w:rPr>
        <w:t xml:space="preserve">Roditelji su </w:t>
      </w:r>
      <w:r>
        <w:rPr>
          <w:sz w:val="24"/>
          <w:szCs w:val="24"/>
        </w:rPr>
        <w:t>suglasni</w:t>
      </w:r>
      <w:r w:rsidRPr="00C84207">
        <w:rPr>
          <w:sz w:val="24"/>
          <w:szCs w:val="24"/>
        </w:rPr>
        <w:t xml:space="preserve"> da zajednički i sporazumno izvršavaju roditeljsku skrb u odnosu na </w:t>
      </w:r>
      <w:proofErr w:type="spellStart"/>
      <w:r w:rsidRPr="00C84207">
        <w:rPr>
          <w:sz w:val="24"/>
          <w:szCs w:val="24"/>
        </w:rPr>
        <w:t>mlt</w:t>
      </w:r>
      <w:proofErr w:type="spellEnd"/>
      <w:r w:rsidRPr="00C84207">
        <w:rPr>
          <w:sz w:val="24"/>
          <w:szCs w:val="24"/>
        </w:rPr>
        <w:t>. d</w:t>
      </w:r>
      <w:r>
        <w:rPr>
          <w:sz w:val="24"/>
          <w:szCs w:val="24"/>
        </w:rPr>
        <w:t>ijete</w:t>
      </w:r>
      <w:r w:rsidRPr="00C84207">
        <w:rPr>
          <w:sz w:val="24"/>
          <w:szCs w:val="24"/>
        </w:rPr>
        <w:t xml:space="preserve">, pa kako je  u interesu svakog djeteta da roditelji </w:t>
      </w:r>
      <w:r>
        <w:rPr>
          <w:sz w:val="24"/>
          <w:szCs w:val="24"/>
        </w:rPr>
        <w:t xml:space="preserve">adekvatnih </w:t>
      </w:r>
      <w:r w:rsidRPr="00C84207">
        <w:rPr>
          <w:sz w:val="24"/>
          <w:szCs w:val="24"/>
        </w:rPr>
        <w:t>roditeljskih sposobnosti zajednički i sporazumno odlučuju o njegovoj skrbi, to je</w:t>
      </w:r>
      <w:r>
        <w:rPr>
          <w:sz w:val="24"/>
          <w:szCs w:val="24"/>
        </w:rPr>
        <w:t xml:space="preserve"> u skladu s odredbom čl.104. st. 1. </w:t>
      </w:r>
      <w:proofErr w:type="spellStart"/>
      <w:r>
        <w:rPr>
          <w:sz w:val="24"/>
          <w:szCs w:val="24"/>
        </w:rPr>
        <w:t>ObZ</w:t>
      </w:r>
      <w:proofErr w:type="spellEnd"/>
      <w:r>
        <w:rPr>
          <w:sz w:val="24"/>
          <w:szCs w:val="24"/>
        </w:rPr>
        <w:t xml:space="preserve">-a </w:t>
      </w:r>
      <w:r w:rsidRPr="00C84207">
        <w:rPr>
          <w:sz w:val="24"/>
          <w:szCs w:val="24"/>
        </w:rPr>
        <w:t xml:space="preserve"> odlučeno kao u točki </w:t>
      </w:r>
      <w:r w:rsidRPr="000D69A8">
        <w:rPr>
          <w:sz w:val="24"/>
          <w:szCs w:val="24"/>
        </w:rPr>
        <w:t xml:space="preserve">III. izreke presude. </w:t>
      </w:r>
    </w:p>
    <w:p w:rsidR="00C84207" w:rsidP="003530EA" w:rsidRDefault="00C84207" w14:paraId="7A0A63A7" w14:textId="1A9E490B">
      <w:pPr>
        <w:widowControl/>
        <w:autoSpaceDE/>
        <w:autoSpaceDN/>
        <w:adjustRightInd/>
        <w:spacing w:before="0" w:line="240" w:lineRule="auto"/>
        <w:rPr>
          <w:sz w:val="24"/>
          <w:szCs w:val="24"/>
        </w:rPr>
      </w:pPr>
      <w:r w:rsidRPr="00C84207">
        <w:rPr>
          <w:sz w:val="24"/>
          <w:szCs w:val="24"/>
        </w:rPr>
        <w:t>1</w:t>
      </w:r>
      <w:r w:rsidR="00BB6CF6">
        <w:rPr>
          <w:sz w:val="24"/>
          <w:szCs w:val="24"/>
        </w:rPr>
        <w:t>8</w:t>
      </w:r>
      <w:r w:rsidRPr="00C84207">
        <w:rPr>
          <w:sz w:val="24"/>
          <w:szCs w:val="24"/>
        </w:rPr>
        <w:t>.</w:t>
      </w:r>
      <w:r>
        <w:rPr>
          <w:sz w:val="24"/>
          <w:szCs w:val="24"/>
        </w:rPr>
        <w:tab/>
        <w:t xml:space="preserve">Prema odredbi čl. </w:t>
      </w:r>
      <w:r w:rsidRPr="00C84207">
        <w:rPr>
          <w:sz w:val="24"/>
          <w:szCs w:val="24"/>
        </w:rPr>
        <w:t xml:space="preserve">310. st. 1. </w:t>
      </w:r>
      <w:proofErr w:type="spellStart"/>
      <w:r w:rsidRPr="00C84207">
        <w:rPr>
          <w:sz w:val="24"/>
          <w:szCs w:val="24"/>
        </w:rPr>
        <w:t>ObZ</w:t>
      </w:r>
      <w:proofErr w:type="spellEnd"/>
      <w:r w:rsidRPr="00C84207">
        <w:rPr>
          <w:sz w:val="24"/>
          <w:szCs w:val="24"/>
        </w:rPr>
        <w:t xml:space="preserve">-a, roditelj s kojim dijete stanuje svoj udio u obvezi uzdržavanja djeteta ispunjava kroz svakodnevnu skrb o djetetu, a roditelj koji ne stanuje s djetetom obvezu uzdržavanja djeteta ispunjava zadovoljavanjem materijalnih potreba djeteta u obliku novčanog uzdržavanja. Svakodnevna skrb o djetetu smatra se jednakovrijednom zadovoljavanju materijalnih potreba djeteta u obliku novčanog uzdržavanja.  </w:t>
      </w:r>
    </w:p>
    <w:p w:rsidRPr="003977C9" w:rsidR="003B4F4D" w:rsidP="00C84207" w:rsidRDefault="00C84207" w14:paraId="6D448468" w14:textId="4E29E66A">
      <w:pPr>
        <w:widowControl/>
        <w:autoSpaceDE/>
        <w:autoSpaceDN/>
        <w:adjustRightInd/>
        <w:spacing w:before="0" w:line="240" w:lineRule="auto"/>
        <w:rPr>
          <w:sz w:val="24"/>
          <w:szCs w:val="24"/>
        </w:rPr>
      </w:pPr>
      <w:r>
        <w:rPr>
          <w:sz w:val="24"/>
          <w:szCs w:val="24"/>
        </w:rPr>
        <w:t>1</w:t>
      </w:r>
      <w:r w:rsidR="00BB6CF6">
        <w:rPr>
          <w:sz w:val="24"/>
          <w:szCs w:val="24"/>
        </w:rPr>
        <w:t>9</w:t>
      </w:r>
      <w:r>
        <w:rPr>
          <w:sz w:val="24"/>
          <w:szCs w:val="24"/>
        </w:rPr>
        <w:t>.</w:t>
      </w:r>
      <w:r>
        <w:rPr>
          <w:sz w:val="24"/>
          <w:szCs w:val="24"/>
        </w:rPr>
        <w:tab/>
      </w:r>
      <w:r w:rsidRPr="00C84207">
        <w:rPr>
          <w:sz w:val="24"/>
          <w:szCs w:val="24"/>
        </w:rPr>
        <w:t xml:space="preserve"> </w:t>
      </w:r>
      <w:r w:rsidR="0030586F">
        <w:rPr>
          <w:sz w:val="24"/>
          <w:szCs w:val="24"/>
        </w:rPr>
        <w:t xml:space="preserve">Prema odredbi </w:t>
      </w:r>
      <w:r w:rsidR="00BA04E9">
        <w:rPr>
          <w:sz w:val="24"/>
          <w:szCs w:val="24"/>
        </w:rPr>
        <w:t xml:space="preserve">čl. 310. st. 1. </w:t>
      </w:r>
      <w:proofErr w:type="spellStart"/>
      <w:r w:rsidR="00BA04E9">
        <w:rPr>
          <w:sz w:val="24"/>
          <w:szCs w:val="24"/>
        </w:rPr>
        <w:t>ObZ</w:t>
      </w:r>
      <w:proofErr w:type="spellEnd"/>
      <w:r w:rsidR="00BA04E9">
        <w:rPr>
          <w:sz w:val="24"/>
          <w:szCs w:val="24"/>
        </w:rPr>
        <w:t>-a, r</w:t>
      </w:r>
      <w:r w:rsidRPr="00BA04E9" w:rsidR="00BA04E9">
        <w:rPr>
          <w:sz w:val="24"/>
          <w:szCs w:val="24"/>
        </w:rPr>
        <w:t>oditelj s kojim dijete stanuje svoj udio u obvezi uzdržavanja</w:t>
      </w:r>
      <w:r w:rsidR="00BA04E9">
        <w:rPr>
          <w:sz w:val="24"/>
          <w:szCs w:val="24"/>
        </w:rPr>
        <w:t xml:space="preserve"> </w:t>
      </w:r>
      <w:r w:rsidRPr="00BA04E9" w:rsidR="00BA04E9">
        <w:rPr>
          <w:sz w:val="24"/>
          <w:szCs w:val="24"/>
        </w:rPr>
        <w:t>djeteta ispunjava kroz svakodnevnu skrb o djetetu, a roditelj koji</w:t>
      </w:r>
      <w:r w:rsidR="00BA04E9">
        <w:rPr>
          <w:sz w:val="24"/>
          <w:szCs w:val="24"/>
        </w:rPr>
        <w:t xml:space="preserve"> </w:t>
      </w:r>
      <w:r w:rsidRPr="00BA04E9" w:rsidR="00BA04E9">
        <w:rPr>
          <w:sz w:val="24"/>
          <w:szCs w:val="24"/>
        </w:rPr>
        <w:t>ne stanuje s djetetom obvezu uzdržavanja djeteta ispunjava</w:t>
      </w:r>
      <w:r w:rsidR="00BA04E9">
        <w:rPr>
          <w:sz w:val="24"/>
          <w:szCs w:val="24"/>
        </w:rPr>
        <w:t xml:space="preserve"> </w:t>
      </w:r>
      <w:r w:rsidRPr="00BA04E9" w:rsidR="00BA04E9">
        <w:rPr>
          <w:sz w:val="24"/>
          <w:szCs w:val="24"/>
        </w:rPr>
        <w:t>zadovoljavanjem materijalnih potreba djeteta u obliku novčanog</w:t>
      </w:r>
      <w:r w:rsidR="00BA04E9">
        <w:rPr>
          <w:sz w:val="24"/>
          <w:szCs w:val="24"/>
        </w:rPr>
        <w:t xml:space="preserve"> </w:t>
      </w:r>
      <w:r w:rsidRPr="00BA04E9" w:rsidR="00BA04E9">
        <w:rPr>
          <w:sz w:val="24"/>
          <w:szCs w:val="24"/>
        </w:rPr>
        <w:t>uzdržavanja.</w:t>
      </w:r>
      <w:r w:rsidR="00BA04E9">
        <w:rPr>
          <w:sz w:val="24"/>
          <w:szCs w:val="24"/>
        </w:rPr>
        <w:t xml:space="preserve"> </w:t>
      </w:r>
      <w:r w:rsidRPr="00BA04E9" w:rsidR="00BA04E9">
        <w:rPr>
          <w:sz w:val="24"/>
          <w:szCs w:val="24"/>
        </w:rPr>
        <w:t>Svakodnevna skrb o djetetu smatra se jednakovrijednom</w:t>
      </w:r>
      <w:r w:rsidR="00BA04E9">
        <w:rPr>
          <w:sz w:val="24"/>
          <w:szCs w:val="24"/>
        </w:rPr>
        <w:t xml:space="preserve"> </w:t>
      </w:r>
      <w:r w:rsidRPr="00BA04E9" w:rsidR="00BA04E9">
        <w:rPr>
          <w:sz w:val="24"/>
          <w:szCs w:val="24"/>
        </w:rPr>
        <w:t>zadovoljavanju materijalnih potreba djeteta u obliku novčanog</w:t>
      </w:r>
      <w:r w:rsidR="00BA04E9">
        <w:rPr>
          <w:sz w:val="24"/>
          <w:szCs w:val="24"/>
        </w:rPr>
        <w:t xml:space="preserve"> </w:t>
      </w:r>
      <w:r w:rsidRPr="00BA04E9" w:rsidR="00BA04E9">
        <w:rPr>
          <w:sz w:val="24"/>
          <w:szCs w:val="24"/>
        </w:rPr>
        <w:t>uzdržavanja.</w:t>
      </w:r>
    </w:p>
    <w:p w:rsidRPr="00DC51DA" w:rsidR="00F01734" w:rsidP="00F01734" w:rsidRDefault="00BB6CF6" w14:paraId="78986D48" w14:textId="019DC49C">
      <w:pPr>
        <w:widowControl/>
        <w:autoSpaceDE/>
        <w:autoSpaceDN/>
        <w:adjustRightInd/>
        <w:spacing w:before="0" w:line="240" w:lineRule="auto"/>
        <w:rPr>
          <w:sz w:val="24"/>
          <w:szCs w:val="24"/>
        </w:rPr>
      </w:pPr>
      <w:r>
        <w:rPr>
          <w:sz w:val="24"/>
          <w:szCs w:val="24"/>
        </w:rPr>
        <w:t>20</w:t>
      </w:r>
      <w:r w:rsidRPr="00DC51DA" w:rsidR="008010C0">
        <w:rPr>
          <w:sz w:val="24"/>
          <w:szCs w:val="24"/>
        </w:rPr>
        <w:t xml:space="preserve">.   </w:t>
      </w:r>
      <w:r w:rsidRPr="00DC51DA" w:rsidR="00F01734">
        <w:rPr>
          <w:sz w:val="24"/>
          <w:szCs w:val="24"/>
        </w:rPr>
        <w:t xml:space="preserve">Prema odredbi čl. 311 st. 1. i 2. </w:t>
      </w:r>
      <w:proofErr w:type="spellStart"/>
      <w:r w:rsidRPr="00DC51DA" w:rsidR="00F01734">
        <w:rPr>
          <w:sz w:val="24"/>
          <w:szCs w:val="24"/>
        </w:rPr>
        <w:t>ObZ</w:t>
      </w:r>
      <w:proofErr w:type="spellEnd"/>
      <w:r w:rsidRPr="00DC51DA" w:rsidR="00F01734">
        <w:rPr>
          <w:sz w:val="24"/>
          <w:szCs w:val="24"/>
        </w:rPr>
        <w:t xml:space="preserve">-a, ukupne materijalne potrebe djeteta koje sud utvrđuje u parničnom postupku odnose se na troškove stanovanja, prehrane, odijevanja, higijene, odgoja, obrazovanja, skrbi o djetetovu zdravlju i druge slične </w:t>
      </w:r>
      <w:r w:rsidRPr="00DC51DA" w:rsidR="00F01734">
        <w:rPr>
          <w:sz w:val="24"/>
          <w:szCs w:val="24"/>
        </w:rPr>
        <w:lastRenderedPageBreak/>
        <w:t>troškove djeteta. Ukupne materijalne potrebe djeteta određuju se prema životnom standardu roditelja koji ima obvezu plaćanja uzdržavanja.</w:t>
      </w:r>
    </w:p>
    <w:p w:rsidR="007D1EA8" w:rsidP="00F01734" w:rsidRDefault="007A0756" w14:paraId="0AA56BC1" w14:textId="4C654F3A">
      <w:pPr>
        <w:widowControl/>
        <w:autoSpaceDE/>
        <w:autoSpaceDN/>
        <w:adjustRightInd/>
        <w:spacing w:before="0" w:line="240" w:lineRule="auto"/>
        <w:rPr>
          <w:sz w:val="24"/>
          <w:szCs w:val="24"/>
        </w:rPr>
      </w:pPr>
      <w:r>
        <w:rPr>
          <w:sz w:val="24"/>
          <w:szCs w:val="24"/>
        </w:rPr>
        <w:t>2</w:t>
      </w:r>
      <w:r w:rsidR="00BB6CF6">
        <w:rPr>
          <w:sz w:val="24"/>
          <w:szCs w:val="24"/>
        </w:rPr>
        <w:t>1</w:t>
      </w:r>
      <w:r w:rsidRPr="00DC51DA" w:rsidR="00F01734">
        <w:rPr>
          <w:sz w:val="24"/>
          <w:szCs w:val="24"/>
        </w:rPr>
        <w:t>.</w:t>
      </w:r>
      <w:r w:rsidRPr="00DC51DA" w:rsidR="00F01734">
        <w:rPr>
          <w:sz w:val="24"/>
          <w:szCs w:val="24"/>
        </w:rPr>
        <w:tab/>
        <w:t xml:space="preserve">Prema odredbi čl. 313. st. 1. st. 2. i  st. 4. </w:t>
      </w:r>
      <w:proofErr w:type="spellStart"/>
      <w:r w:rsidRPr="00DC51DA" w:rsidR="00F01734">
        <w:rPr>
          <w:sz w:val="24"/>
          <w:szCs w:val="24"/>
        </w:rPr>
        <w:t>ObZ</w:t>
      </w:r>
      <w:proofErr w:type="spellEnd"/>
      <w:r w:rsidRPr="00DC51DA" w:rsidR="00F01734">
        <w:rPr>
          <w:sz w:val="24"/>
          <w:szCs w:val="24"/>
        </w:rPr>
        <w:t>-a, ukupne mogućnosti roditelja obveznika uzdržavanja koje sud utvrđuje u parničnom postupku odnose se na prihode i imovinsko stanje roditelja koji ima obvezu plaćati uzdržavanje u vrijeme kad se uzdržavanje određuje. Roditelj koji ima obvezu plaćati uzdržavanje za dijete dužan je prikazati ukupne neto prihode u koje ulaze sva stalna i privremena novčana primanja. Kad sud utvrđuje mogućnosti roditelja koji ima obvezu plaćati uzdržavanje, dužan je osim prihoda i imovinskih prilika iz stavka 2. ovoga članka uzeti u obzir i sve druge mogućnosti stjecanja zarade u skladu s dobi, obrazovanjem i radnom sposobnosti roditelja.</w:t>
      </w:r>
    </w:p>
    <w:p w:rsidR="00BA0C55" w:rsidP="003D7D8C" w:rsidRDefault="00C84207" w14:paraId="000CD277" w14:textId="5EAE7A92">
      <w:pPr>
        <w:widowControl/>
        <w:autoSpaceDE/>
        <w:autoSpaceDN/>
        <w:adjustRightInd/>
        <w:spacing w:before="0" w:line="240" w:lineRule="auto"/>
        <w:rPr>
          <w:sz w:val="24"/>
          <w:szCs w:val="24"/>
        </w:rPr>
      </w:pPr>
      <w:r>
        <w:rPr>
          <w:sz w:val="24"/>
          <w:szCs w:val="24"/>
        </w:rPr>
        <w:t>2</w:t>
      </w:r>
      <w:r w:rsidR="00BB6CF6">
        <w:rPr>
          <w:sz w:val="24"/>
          <w:szCs w:val="24"/>
        </w:rPr>
        <w:t>2</w:t>
      </w:r>
      <w:r>
        <w:rPr>
          <w:sz w:val="24"/>
          <w:szCs w:val="24"/>
        </w:rPr>
        <w:t>.</w:t>
      </w:r>
      <w:r>
        <w:rPr>
          <w:sz w:val="24"/>
          <w:szCs w:val="24"/>
        </w:rPr>
        <w:tab/>
        <w:t>Uvidom u potvrd</w:t>
      </w:r>
      <w:r w:rsidR="003D7D8C">
        <w:rPr>
          <w:sz w:val="24"/>
          <w:szCs w:val="24"/>
        </w:rPr>
        <w:t>e</w:t>
      </w:r>
      <w:r>
        <w:rPr>
          <w:sz w:val="24"/>
          <w:szCs w:val="24"/>
        </w:rPr>
        <w:t xml:space="preserve"> o visini dohotka i primitaka Porezne uprave, Područnog ureda Zadar, Ispostave Zadar od 24. travnja 2026.</w:t>
      </w:r>
      <w:r w:rsidR="00A80094">
        <w:rPr>
          <w:sz w:val="24"/>
          <w:szCs w:val="24"/>
        </w:rPr>
        <w:t xml:space="preserve"> utvrđeno je da je tuženik/</w:t>
      </w:r>
      <w:proofErr w:type="spellStart"/>
      <w:r w:rsidR="00A80094">
        <w:rPr>
          <w:sz w:val="24"/>
          <w:szCs w:val="24"/>
        </w:rPr>
        <w:t>protutužitelj</w:t>
      </w:r>
      <w:proofErr w:type="spellEnd"/>
      <w:r w:rsidR="00A80094">
        <w:rPr>
          <w:sz w:val="24"/>
          <w:szCs w:val="24"/>
        </w:rPr>
        <w:t xml:space="preserve"> za 2025. ostvario ukupan dohodak od nesamostalnog rada u iznosu od 6.589,93 eura, dohodak od imovine i imovinskih prava u iznosu od 7.980,00 eura, </w:t>
      </w:r>
      <w:r w:rsidR="003D7D8C">
        <w:rPr>
          <w:sz w:val="24"/>
          <w:szCs w:val="24"/>
        </w:rPr>
        <w:t>odnosno na mjesečnoj razini čini iznos od 1.214,00 eura.  Za period od siječnja 2026. do veljače</w:t>
      </w:r>
      <w:r w:rsidR="00BA0C55">
        <w:rPr>
          <w:sz w:val="24"/>
          <w:szCs w:val="24"/>
        </w:rPr>
        <w:t xml:space="preserve"> 2026.</w:t>
      </w:r>
      <w:r w:rsidR="003D7D8C">
        <w:rPr>
          <w:sz w:val="24"/>
          <w:szCs w:val="24"/>
        </w:rPr>
        <w:t xml:space="preserve"> ostvario je dohodak od nesamostalnog rada u iznosu od 2.029,26 eura, dohodak od </w:t>
      </w:r>
      <w:r w:rsidR="00BA0C55">
        <w:rPr>
          <w:sz w:val="24"/>
          <w:szCs w:val="24"/>
        </w:rPr>
        <w:t>imovine i imovinskih prava</w:t>
      </w:r>
      <w:r w:rsidR="003D7D8C">
        <w:rPr>
          <w:sz w:val="24"/>
          <w:szCs w:val="24"/>
        </w:rPr>
        <w:t xml:space="preserve"> u iznosu od 1.330,00 eura.</w:t>
      </w:r>
    </w:p>
    <w:p w:rsidR="002E35DF" w:rsidP="003D7D8C" w:rsidRDefault="002E35DF" w14:paraId="7EC051F4" w14:textId="4F93F614">
      <w:pPr>
        <w:widowControl/>
        <w:autoSpaceDE/>
        <w:autoSpaceDN/>
        <w:adjustRightInd/>
        <w:spacing w:before="0" w:line="240" w:lineRule="auto"/>
        <w:rPr>
          <w:sz w:val="24"/>
          <w:szCs w:val="24"/>
        </w:rPr>
      </w:pPr>
      <w:r>
        <w:rPr>
          <w:sz w:val="24"/>
          <w:szCs w:val="24"/>
        </w:rPr>
        <w:t>2</w:t>
      </w:r>
      <w:r w:rsidR="00BB6CF6">
        <w:rPr>
          <w:sz w:val="24"/>
          <w:szCs w:val="24"/>
        </w:rPr>
        <w:t>3</w:t>
      </w:r>
      <w:r>
        <w:rPr>
          <w:sz w:val="24"/>
          <w:szCs w:val="24"/>
        </w:rPr>
        <w:t>.</w:t>
      </w:r>
      <w:r>
        <w:rPr>
          <w:sz w:val="24"/>
          <w:szCs w:val="24"/>
        </w:rPr>
        <w:tab/>
        <w:t>Uvidom u podatke Zemljišnoknjižnog odjela Zadar od 25. studenog 2025., utvrđeno je da tužiteljica/</w:t>
      </w:r>
      <w:proofErr w:type="spellStart"/>
      <w:r>
        <w:rPr>
          <w:sz w:val="24"/>
          <w:szCs w:val="24"/>
        </w:rPr>
        <w:t>protutužena</w:t>
      </w:r>
      <w:proofErr w:type="spellEnd"/>
      <w:r>
        <w:rPr>
          <w:sz w:val="24"/>
          <w:szCs w:val="24"/>
        </w:rPr>
        <w:t xml:space="preserve"> i tuženik/</w:t>
      </w:r>
      <w:proofErr w:type="spellStart"/>
      <w:r>
        <w:rPr>
          <w:sz w:val="24"/>
          <w:szCs w:val="24"/>
        </w:rPr>
        <w:t>protutužitelj</w:t>
      </w:r>
      <w:proofErr w:type="spellEnd"/>
      <w:r>
        <w:rPr>
          <w:sz w:val="24"/>
          <w:szCs w:val="24"/>
        </w:rPr>
        <w:t xml:space="preserve"> nisu evidentirani kao vlasnici nekretnina  u Republici Hrvatskoj.</w:t>
      </w:r>
    </w:p>
    <w:p w:rsidR="002E35DF" w:rsidP="003D7D8C" w:rsidRDefault="002E35DF" w14:paraId="23DC7F52" w14:textId="09EFEE36">
      <w:pPr>
        <w:widowControl/>
        <w:autoSpaceDE/>
        <w:autoSpaceDN/>
        <w:adjustRightInd/>
        <w:spacing w:before="0" w:line="240" w:lineRule="auto"/>
        <w:rPr>
          <w:sz w:val="24"/>
          <w:szCs w:val="24"/>
        </w:rPr>
      </w:pPr>
      <w:r>
        <w:rPr>
          <w:sz w:val="24"/>
          <w:szCs w:val="24"/>
        </w:rPr>
        <w:t>2</w:t>
      </w:r>
      <w:r w:rsidR="00BB6CF6">
        <w:rPr>
          <w:sz w:val="24"/>
          <w:szCs w:val="24"/>
        </w:rPr>
        <w:t>4</w:t>
      </w:r>
      <w:r>
        <w:rPr>
          <w:sz w:val="24"/>
          <w:szCs w:val="24"/>
        </w:rPr>
        <w:t>.</w:t>
      </w:r>
      <w:r>
        <w:rPr>
          <w:sz w:val="24"/>
          <w:szCs w:val="24"/>
        </w:rPr>
        <w:tab/>
      </w:r>
      <w:r w:rsidR="008655C2">
        <w:rPr>
          <w:sz w:val="24"/>
          <w:szCs w:val="24"/>
        </w:rPr>
        <w:t>Uvidom u uvjerenja o vlasništvu za vozila CVH STP „ Croatia Zadar“ od 28. studenog 2025. tužiteljica/</w:t>
      </w:r>
      <w:proofErr w:type="spellStart"/>
      <w:r w:rsidR="008655C2">
        <w:rPr>
          <w:sz w:val="24"/>
          <w:szCs w:val="24"/>
        </w:rPr>
        <w:t>protutužena</w:t>
      </w:r>
      <w:proofErr w:type="spellEnd"/>
      <w:r w:rsidR="008655C2">
        <w:rPr>
          <w:sz w:val="24"/>
          <w:szCs w:val="24"/>
        </w:rPr>
        <w:t xml:space="preserve"> nije evidentirana kao vlasnici vozila, dok je tuženik evidentiran kao vlasnik vozila marke Renault </w:t>
      </w:r>
      <w:proofErr w:type="spellStart"/>
      <w:r w:rsidR="008655C2">
        <w:rPr>
          <w:sz w:val="24"/>
          <w:szCs w:val="24"/>
        </w:rPr>
        <w:t>Senic</w:t>
      </w:r>
      <w:proofErr w:type="spellEnd"/>
      <w:r w:rsidR="008655C2">
        <w:rPr>
          <w:sz w:val="24"/>
          <w:szCs w:val="24"/>
        </w:rPr>
        <w:t xml:space="preserve"> 1.6 16 V , god. proizvodnje 2006.</w:t>
      </w:r>
      <w:r>
        <w:rPr>
          <w:sz w:val="24"/>
          <w:szCs w:val="24"/>
        </w:rPr>
        <w:t xml:space="preserve"> </w:t>
      </w:r>
    </w:p>
    <w:p w:rsidR="003D7D8C" w:rsidP="008655C2" w:rsidRDefault="00BA0C55" w14:paraId="547C62DE" w14:textId="2D4069CE">
      <w:pPr>
        <w:widowControl/>
        <w:autoSpaceDE/>
        <w:autoSpaceDN/>
        <w:adjustRightInd/>
        <w:spacing w:before="0" w:line="240" w:lineRule="auto"/>
        <w:rPr>
          <w:sz w:val="24"/>
          <w:szCs w:val="24"/>
        </w:rPr>
      </w:pPr>
      <w:r>
        <w:rPr>
          <w:sz w:val="24"/>
          <w:szCs w:val="24"/>
        </w:rPr>
        <w:t>2</w:t>
      </w:r>
      <w:r w:rsidR="00BB6CF6">
        <w:rPr>
          <w:sz w:val="24"/>
          <w:szCs w:val="24"/>
        </w:rPr>
        <w:t>5</w:t>
      </w:r>
      <w:r>
        <w:rPr>
          <w:sz w:val="24"/>
          <w:szCs w:val="24"/>
        </w:rPr>
        <w:t>.</w:t>
      </w:r>
      <w:r>
        <w:rPr>
          <w:sz w:val="24"/>
          <w:szCs w:val="24"/>
        </w:rPr>
        <w:tab/>
      </w:r>
      <w:proofErr w:type="spellStart"/>
      <w:r>
        <w:rPr>
          <w:sz w:val="24"/>
          <w:szCs w:val="24"/>
        </w:rPr>
        <w:t>Mlt</w:t>
      </w:r>
      <w:proofErr w:type="spellEnd"/>
      <w:r>
        <w:rPr>
          <w:sz w:val="24"/>
          <w:szCs w:val="24"/>
        </w:rPr>
        <w:t>. L</w:t>
      </w:r>
      <w:r w:rsidR="00625FCA">
        <w:rPr>
          <w:sz w:val="24"/>
          <w:szCs w:val="24"/>
        </w:rPr>
        <w:t>.</w:t>
      </w:r>
      <w:r>
        <w:rPr>
          <w:sz w:val="24"/>
          <w:szCs w:val="24"/>
        </w:rPr>
        <w:t xml:space="preserve"> je u dobi od 14 godina, standardnih potreba za odjećom obućom, prehranom, školskim potrepštinama. Tuženik/</w:t>
      </w:r>
      <w:proofErr w:type="spellStart"/>
      <w:r>
        <w:rPr>
          <w:sz w:val="24"/>
          <w:szCs w:val="24"/>
        </w:rPr>
        <w:t>protutužitelj</w:t>
      </w:r>
      <w:proofErr w:type="spellEnd"/>
      <w:r>
        <w:rPr>
          <w:sz w:val="24"/>
          <w:szCs w:val="24"/>
        </w:rPr>
        <w:t xml:space="preserve"> radi kao voditelj poslova na građevini i ostvaruje mjesečnu plaću od cca 2.000,00 eura, </w:t>
      </w:r>
      <w:r w:rsidR="00BB6CF6">
        <w:rPr>
          <w:sz w:val="24"/>
          <w:szCs w:val="24"/>
        </w:rPr>
        <w:t>uz ostvareni</w:t>
      </w:r>
      <w:r>
        <w:rPr>
          <w:sz w:val="24"/>
          <w:szCs w:val="24"/>
        </w:rPr>
        <w:t xml:space="preserve"> dohodak od imovine i imovinskih prava</w:t>
      </w:r>
      <w:r w:rsidR="00BB6CF6">
        <w:rPr>
          <w:sz w:val="24"/>
          <w:szCs w:val="24"/>
        </w:rPr>
        <w:t xml:space="preserve"> za siječanj</w:t>
      </w:r>
      <w:r>
        <w:rPr>
          <w:sz w:val="24"/>
          <w:szCs w:val="24"/>
        </w:rPr>
        <w:t xml:space="preserve"> u iznosu od 1.330,00 eura</w:t>
      </w:r>
      <w:r w:rsidR="00BB6CF6">
        <w:rPr>
          <w:sz w:val="24"/>
          <w:szCs w:val="24"/>
        </w:rPr>
        <w:t xml:space="preserve">. </w:t>
      </w:r>
      <w:r>
        <w:rPr>
          <w:sz w:val="24"/>
          <w:szCs w:val="24"/>
        </w:rPr>
        <w:t>Od značajnih troškova ističe trošak najma stana u iznosu od</w:t>
      </w:r>
      <w:r w:rsidR="002E35DF">
        <w:rPr>
          <w:sz w:val="24"/>
          <w:szCs w:val="24"/>
        </w:rPr>
        <w:t xml:space="preserve"> 500,00 eura, s tim da je potrebno uzeti u obzir da je logično da ovaj trošak kao i ostale troškove domaćinstva dijeli s novom djevojkom koja stanuje s njim i ostvaruje plaću od 1.600,00 eura.</w:t>
      </w:r>
    </w:p>
    <w:p w:rsidR="00A80094" w:rsidP="00A80094" w:rsidRDefault="008655C2" w14:paraId="175E4232" w14:textId="48A18520">
      <w:pPr>
        <w:widowControl/>
        <w:autoSpaceDE/>
        <w:autoSpaceDN/>
        <w:adjustRightInd/>
        <w:spacing w:before="0" w:line="240" w:lineRule="auto"/>
        <w:rPr>
          <w:sz w:val="24"/>
          <w:szCs w:val="24"/>
        </w:rPr>
      </w:pPr>
      <w:r>
        <w:rPr>
          <w:sz w:val="24"/>
          <w:szCs w:val="24"/>
        </w:rPr>
        <w:t>2</w:t>
      </w:r>
      <w:r w:rsidR="00BB6CF6">
        <w:rPr>
          <w:sz w:val="24"/>
          <w:szCs w:val="24"/>
        </w:rPr>
        <w:t>6</w:t>
      </w:r>
      <w:r w:rsidR="00A77493">
        <w:rPr>
          <w:sz w:val="24"/>
          <w:szCs w:val="24"/>
        </w:rPr>
        <w:t>.</w:t>
      </w:r>
      <w:r w:rsidR="00A77493">
        <w:rPr>
          <w:sz w:val="24"/>
          <w:szCs w:val="24"/>
        </w:rPr>
        <w:tab/>
        <w:t>Prema Odluci o minimalnim novčanim iznosima potrebnim za mjesečno uzdržavanje djeteta</w:t>
      </w:r>
      <w:r w:rsidR="003B4F4D">
        <w:rPr>
          <w:sz w:val="24"/>
          <w:szCs w:val="24"/>
        </w:rPr>
        <w:t xml:space="preserve"> ( Narodne novine br. </w:t>
      </w:r>
      <w:r w:rsidR="00A80094">
        <w:rPr>
          <w:sz w:val="24"/>
          <w:szCs w:val="24"/>
        </w:rPr>
        <w:t>75</w:t>
      </w:r>
      <w:r w:rsidR="003B4F4D">
        <w:rPr>
          <w:sz w:val="24"/>
          <w:szCs w:val="24"/>
        </w:rPr>
        <w:t>/202</w:t>
      </w:r>
      <w:r w:rsidR="00A80094">
        <w:rPr>
          <w:sz w:val="24"/>
          <w:szCs w:val="24"/>
        </w:rPr>
        <w:t>5</w:t>
      </w:r>
      <w:r w:rsidR="003B4F4D">
        <w:rPr>
          <w:sz w:val="24"/>
          <w:szCs w:val="24"/>
        </w:rPr>
        <w:t>) z</w:t>
      </w:r>
      <w:r w:rsidR="00A77493">
        <w:rPr>
          <w:sz w:val="24"/>
          <w:szCs w:val="24"/>
        </w:rPr>
        <w:t xml:space="preserve">a dijete u dobi od </w:t>
      </w:r>
      <w:r w:rsidR="00A80094">
        <w:rPr>
          <w:sz w:val="24"/>
          <w:szCs w:val="24"/>
        </w:rPr>
        <w:t xml:space="preserve">13 </w:t>
      </w:r>
      <w:r w:rsidR="00A77493">
        <w:rPr>
          <w:sz w:val="24"/>
          <w:szCs w:val="24"/>
        </w:rPr>
        <w:t>do 1</w:t>
      </w:r>
      <w:r w:rsidR="00A80094">
        <w:rPr>
          <w:sz w:val="24"/>
          <w:szCs w:val="24"/>
        </w:rPr>
        <w:t>8</w:t>
      </w:r>
      <w:r w:rsidR="00A77493">
        <w:rPr>
          <w:sz w:val="24"/>
          <w:szCs w:val="24"/>
        </w:rPr>
        <w:t xml:space="preserve"> godina roditelj koji ne stanuje s </w:t>
      </w:r>
      <w:proofErr w:type="spellStart"/>
      <w:r w:rsidR="00A77493">
        <w:rPr>
          <w:sz w:val="24"/>
          <w:szCs w:val="24"/>
        </w:rPr>
        <w:t>mlt</w:t>
      </w:r>
      <w:proofErr w:type="spellEnd"/>
      <w:r w:rsidR="00A77493">
        <w:rPr>
          <w:sz w:val="24"/>
          <w:szCs w:val="24"/>
        </w:rPr>
        <w:t xml:space="preserve">. djetetom je dužan doprinijeti iznosom od </w:t>
      </w:r>
      <w:r w:rsidR="00A80094">
        <w:rPr>
          <w:sz w:val="24"/>
          <w:szCs w:val="24"/>
        </w:rPr>
        <w:t>290,00 eura.</w:t>
      </w:r>
    </w:p>
    <w:p w:rsidRPr="008655C2" w:rsidR="002E35DF" w:rsidP="000D69A8" w:rsidRDefault="008655C2" w14:paraId="638E4236" w14:textId="0EDD125B">
      <w:pPr>
        <w:widowControl/>
        <w:autoSpaceDE/>
        <w:autoSpaceDN/>
        <w:adjustRightInd/>
        <w:spacing w:before="0" w:line="240" w:lineRule="auto"/>
        <w:rPr>
          <w:color w:val="FF0000"/>
          <w:sz w:val="24"/>
          <w:szCs w:val="24"/>
        </w:rPr>
      </w:pPr>
      <w:r w:rsidRPr="008655C2">
        <w:rPr>
          <w:sz w:val="24"/>
          <w:szCs w:val="24"/>
        </w:rPr>
        <w:t>2</w:t>
      </w:r>
      <w:r w:rsidR="00BB6CF6">
        <w:rPr>
          <w:sz w:val="24"/>
          <w:szCs w:val="24"/>
        </w:rPr>
        <w:t>7</w:t>
      </w:r>
      <w:r w:rsidRPr="008655C2">
        <w:rPr>
          <w:sz w:val="24"/>
          <w:szCs w:val="24"/>
        </w:rPr>
        <w:t>.</w:t>
      </w:r>
      <w:r w:rsidRPr="008655C2">
        <w:rPr>
          <w:sz w:val="24"/>
          <w:szCs w:val="24"/>
        </w:rPr>
        <w:tab/>
        <w:t xml:space="preserve">Prema Odluci o tablici o prosječnim potrebama maloljetnog djeteta  (Narodne novine br. 75/2025) prosječne potrebe maloljetnog djeteta, koji pripada dobnoj skupinu od 13 do 18 godina, a primitak roditelja </w:t>
      </w:r>
      <w:r w:rsidR="000D69A8">
        <w:rPr>
          <w:sz w:val="24"/>
          <w:szCs w:val="24"/>
        </w:rPr>
        <w:t>je 2.0001-2.200</w:t>
      </w:r>
      <w:r w:rsidRPr="008655C2">
        <w:rPr>
          <w:sz w:val="24"/>
          <w:szCs w:val="24"/>
        </w:rPr>
        <w:t xml:space="preserve"> iznose</w:t>
      </w:r>
      <w:r w:rsidR="000D69A8">
        <w:rPr>
          <w:sz w:val="24"/>
          <w:szCs w:val="24"/>
        </w:rPr>
        <w:t xml:space="preserve"> 462 eura.</w:t>
      </w:r>
    </w:p>
    <w:p w:rsidRPr="00C778FC" w:rsidR="00A80094" w:rsidP="003E0882" w:rsidRDefault="00A80094" w14:paraId="4FF97846" w14:textId="2D452E94">
      <w:pPr>
        <w:widowControl/>
        <w:autoSpaceDE/>
        <w:autoSpaceDN/>
        <w:adjustRightInd/>
        <w:spacing w:before="0" w:line="240" w:lineRule="auto"/>
        <w:rPr>
          <w:sz w:val="24"/>
          <w:szCs w:val="24"/>
        </w:rPr>
      </w:pPr>
      <w:r w:rsidRPr="00C778FC">
        <w:rPr>
          <w:sz w:val="24"/>
          <w:szCs w:val="24"/>
        </w:rPr>
        <w:t>2</w:t>
      </w:r>
      <w:r w:rsidR="00BB6CF6">
        <w:rPr>
          <w:sz w:val="24"/>
          <w:szCs w:val="24"/>
        </w:rPr>
        <w:t>8</w:t>
      </w:r>
      <w:r w:rsidRPr="00C778FC">
        <w:rPr>
          <w:sz w:val="24"/>
          <w:szCs w:val="24"/>
        </w:rPr>
        <w:t>.</w:t>
      </w:r>
      <w:r w:rsidRPr="00C778FC">
        <w:rPr>
          <w:sz w:val="24"/>
          <w:szCs w:val="24"/>
        </w:rPr>
        <w:tab/>
        <w:t xml:space="preserve"> Sud procjenjuje ukupne materijalne potrebe prema odredbi čl. 311. </w:t>
      </w:r>
      <w:proofErr w:type="spellStart"/>
      <w:r w:rsidRPr="00C778FC">
        <w:rPr>
          <w:sz w:val="24"/>
          <w:szCs w:val="24"/>
        </w:rPr>
        <w:t>ObZ</w:t>
      </w:r>
      <w:proofErr w:type="spellEnd"/>
      <w:r w:rsidRPr="00C778FC">
        <w:rPr>
          <w:sz w:val="24"/>
          <w:szCs w:val="24"/>
        </w:rPr>
        <w:t>-a, uvažavajući iskaze stranaka, minimalne</w:t>
      </w:r>
      <w:r w:rsidRPr="00C778FC" w:rsidR="000D69A8">
        <w:rPr>
          <w:sz w:val="24"/>
          <w:szCs w:val="24"/>
        </w:rPr>
        <w:t xml:space="preserve"> i prosječne</w:t>
      </w:r>
      <w:r w:rsidRPr="00C778FC">
        <w:rPr>
          <w:sz w:val="24"/>
          <w:szCs w:val="24"/>
        </w:rPr>
        <w:t xml:space="preserve"> novčane iznose potrebne za uzdržavanje </w:t>
      </w:r>
      <w:proofErr w:type="spellStart"/>
      <w:r w:rsidRPr="00C778FC">
        <w:rPr>
          <w:sz w:val="24"/>
          <w:szCs w:val="24"/>
        </w:rPr>
        <w:t>mlt</w:t>
      </w:r>
      <w:proofErr w:type="spellEnd"/>
      <w:r w:rsidRPr="00C778FC">
        <w:rPr>
          <w:sz w:val="24"/>
          <w:szCs w:val="24"/>
        </w:rPr>
        <w:t>. djeteta, i to prema životnom standardu tuženika/</w:t>
      </w:r>
      <w:proofErr w:type="spellStart"/>
      <w:r w:rsidRPr="00C778FC" w:rsidR="000D69A8">
        <w:rPr>
          <w:sz w:val="24"/>
          <w:szCs w:val="24"/>
        </w:rPr>
        <w:t>protutužitelja</w:t>
      </w:r>
      <w:proofErr w:type="spellEnd"/>
      <w:r w:rsidRPr="00C778FC" w:rsidR="000D69A8">
        <w:rPr>
          <w:sz w:val="24"/>
          <w:szCs w:val="24"/>
        </w:rPr>
        <w:t xml:space="preserve"> kao obveznika uzdržavanja, uvažavajući</w:t>
      </w:r>
      <w:r w:rsidRPr="00C778FC" w:rsidR="003E0882">
        <w:rPr>
          <w:sz w:val="24"/>
          <w:szCs w:val="24"/>
        </w:rPr>
        <w:t xml:space="preserve"> sve </w:t>
      </w:r>
      <w:proofErr w:type="spellStart"/>
      <w:r w:rsidRPr="00C778FC" w:rsidR="003E0882">
        <w:rPr>
          <w:sz w:val="24"/>
          <w:szCs w:val="24"/>
        </w:rPr>
        <w:t>pravnorelevante</w:t>
      </w:r>
      <w:proofErr w:type="spellEnd"/>
      <w:r w:rsidRPr="00C778FC" w:rsidR="003E0882">
        <w:rPr>
          <w:sz w:val="24"/>
          <w:szCs w:val="24"/>
        </w:rPr>
        <w:t xml:space="preserve"> </w:t>
      </w:r>
      <w:r w:rsidRPr="00C778FC" w:rsidR="000D69A8">
        <w:rPr>
          <w:sz w:val="24"/>
          <w:szCs w:val="24"/>
        </w:rPr>
        <w:t xml:space="preserve"> činjenic</w:t>
      </w:r>
      <w:r w:rsidRPr="00C778FC" w:rsidR="003E0882">
        <w:rPr>
          <w:sz w:val="24"/>
          <w:szCs w:val="24"/>
        </w:rPr>
        <w:t>e ovog postupka</w:t>
      </w:r>
      <w:r w:rsidR="00BB6CF6">
        <w:rPr>
          <w:sz w:val="24"/>
          <w:szCs w:val="24"/>
        </w:rPr>
        <w:t xml:space="preserve"> i to </w:t>
      </w:r>
      <w:r w:rsidRPr="00C778FC" w:rsidR="000D69A8">
        <w:rPr>
          <w:sz w:val="24"/>
          <w:szCs w:val="24"/>
        </w:rPr>
        <w:t xml:space="preserve"> </w:t>
      </w:r>
      <w:r w:rsidRPr="00C778FC" w:rsidR="003E0882">
        <w:rPr>
          <w:sz w:val="24"/>
          <w:szCs w:val="24"/>
        </w:rPr>
        <w:t>niža primanja tuženika/</w:t>
      </w:r>
      <w:proofErr w:type="spellStart"/>
      <w:r w:rsidRPr="00C778FC" w:rsidR="003E0882">
        <w:rPr>
          <w:sz w:val="24"/>
          <w:szCs w:val="24"/>
        </w:rPr>
        <w:t>protutužitelja</w:t>
      </w:r>
      <w:proofErr w:type="spellEnd"/>
      <w:r w:rsidRPr="00C778FC" w:rsidR="003E0882">
        <w:rPr>
          <w:sz w:val="24"/>
          <w:szCs w:val="24"/>
        </w:rPr>
        <w:t xml:space="preserve"> od podnošenja tužbe zaključno s prosincem 2025., njegove</w:t>
      </w:r>
      <w:r w:rsidRPr="00C778FC" w:rsidR="000D69A8">
        <w:rPr>
          <w:sz w:val="24"/>
          <w:szCs w:val="24"/>
        </w:rPr>
        <w:t xml:space="preserve">  neophodn</w:t>
      </w:r>
      <w:r w:rsidRPr="00C778FC" w:rsidR="003E0882">
        <w:rPr>
          <w:sz w:val="24"/>
          <w:szCs w:val="24"/>
        </w:rPr>
        <w:t>e</w:t>
      </w:r>
      <w:r w:rsidRPr="00C778FC" w:rsidR="000D69A8">
        <w:rPr>
          <w:sz w:val="24"/>
          <w:szCs w:val="24"/>
        </w:rPr>
        <w:t xml:space="preserve"> životn</w:t>
      </w:r>
      <w:r w:rsidRPr="00C778FC" w:rsidR="003E0882">
        <w:rPr>
          <w:sz w:val="24"/>
          <w:szCs w:val="24"/>
        </w:rPr>
        <w:t>e</w:t>
      </w:r>
      <w:r w:rsidRPr="00C778FC" w:rsidR="000D69A8">
        <w:rPr>
          <w:sz w:val="24"/>
          <w:szCs w:val="24"/>
        </w:rPr>
        <w:t xml:space="preserve"> troškova, kao i da drugo zajedničko dijete stranka stanuje s njim</w:t>
      </w:r>
      <w:r w:rsidRPr="00C778FC" w:rsidR="003E0882">
        <w:rPr>
          <w:sz w:val="24"/>
          <w:szCs w:val="24"/>
        </w:rPr>
        <w:t xml:space="preserve">. U skladu s iznesenim ukupne materijalne potrebe </w:t>
      </w:r>
      <w:proofErr w:type="spellStart"/>
      <w:r w:rsidRPr="00C778FC" w:rsidR="003E0882">
        <w:rPr>
          <w:sz w:val="24"/>
          <w:szCs w:val="24"/>
        </w:rPr>
        <w:t>mlt</w:t>
      </w:r>
      <w:proofErr w:type="spellEnd"/>
      <w:r w:rsidRPr="00C778FC" w:rsidR="003E0882">
        <w:rPr>
          <w:sz w:val="24"/>
          <w:szCs w:val="24"/>
        </w:rPr>
        <w:t xml:space="preserve">. djeteta u </w:t>
      </w:r>
      <w:r w:rsidRPr="00C778FC" w:rsidR="000D69A8">
        <w:rPr>
          <w:sz w:val="24"/>
          <w:szCs w:val="24"/>
        </w:rPr>
        <w:t>period od podnošenja tužbe zaključno s prosincem 2025.,</w:t>
      </w:r>
      <w:r w:rsidRPr="00C778FC" w:rsidR="003E0882">
        <w:rPr>
          <w:sz w:val="24"/>
          <w:szCs w:val="24"/>
        </w:rPr>
        <w:t xml:space="preserve"> procijenjene su </w:t>
      </w:r>
      <w:r w:rsidRPr="00C778FC" w:rsidR="000D69A8">
        <w:rPr>
          <w:sz w:val="24"/>
          <w:szCs w:val="24"/>
        </w:rPr>
        <w:t xml:space="preserve"> u iznosu od </w:t>
      </w:r>
      <w:r w:rsidRPr="00C778FC" w:rsidR="00C778FC">
        <w:rPr>
          <w:sz w:val="24"/>
          <w:szCs w:val="24"/>
        </w:rPr>
        <w:t>290</w:t>
      </w:r>
      <w:r w:rsidRPr="00C778FC" w:rsidR="000D69A8">
        <w:rPr>
          <w:sz w:val="24"/>
          <w:szCs w:val="24"/>
        </w:rPr>
        <w:t>,00 eura, odnosno od siječnja 2026.,</w:t>
      </w:r>
      <w:r w:rsidR="00C778FC">
        <w:rPr>
          <w:sz w:val="24"/>
          <w:szCs w:val="24"/>
        </w:rPr>
        <w:t xml:space="preserve"> pa ubuduće dok za to budu postoji zakonski razlozi </w:t>
      </w:r>
      <w:r w:rsidRPr="00C778FC" w:rsidR="000D69A8">
        <w:rPr>
          <w:sz w:val="24"/>
          <w:szCs w:val="24"/>
        </w:rPr>
        <w:t xml:space="preserve"> </w:t>
      </w:r>
      <w:r w:rsidRPr="00C778FC" w:rsidR="003E0882">
        <w:rPr>
          <w:sz w:val="24"/>
          <w:szCs w:val="24"/>
        </w:rPr>
        <w:t>u iznosu od 400,00 eura</w:t>
      </w:r>
      <w:r w:rsidR="00C778FC">
        <w:rPr>
          <w:sz w:val="24"/>
          <w:szCs w:val="24"/>
        </w:rPr>
        <w:t>, te je tuženik</w:t>
      </w:r>
      <w:r w:rsidR="00BB6CF6">
        <w:rPr>
          <w:sz w:val="24"/>
          <w:szCs w:val="24"/>
        </w:rPr>
        <w:t>/</w:t>
      </w:r>
      <w:proofErr w:type="spellStart"/>
      <w:r w:rsidR="00BB6CF6">
        <w:rPr>
          <w:sz w:val="24"/>
          <w:szCs w:val="24"/>
        </w:rPr>
        <w:t>protutužitelju</w:t>
      </w:r>
      <w:proofErr w:type="spellEnd"/>
      <w:r w:rsidR="00C778FC">
        <w:rPr>
          <w:sz w:val="24"/>
          <w:szCs w:val="24"/>
        </w:rPr>
        <w:t xml:space="preserve"> naloženo podmiriti predmetne </w:t>
      </w:r>
      <w:r w:rsidR="00C778FC">
        <w:rPr>
          <w:sz w:val="24"/>
          <w:szCs w:val="24"/>
        </w:rPr>
        <w:lastRenderedPageBreak/>
        <w:t xml:space="preserve">mjesečne iznose na ime uzdržavanja, dok je </w:t>
      </w:r>
      <w:r w:rsidRPr="00C778FC" w:rsidR="00C778FC">
        <w:rPr>
          <w:sz w:val="24"/>
          <w:szCs w:val="24"/>
        </w:rPr>
        <w:t>u preostalom dijelu preko dosuđenog do zatraženog</w:t>
      </w:r>
      <w:r w:rsidR="00C778FC">
        <w:rPr>
          <w:sz w:val="24"/>
          <w:szCs w:val="24"/>
        </w:rPr>
        <w:t xml:space="preserve"> ( 500,00 eura)</w:t>
      </w:r>
      <w:r w:rsidRPr="00C778FC" w:rsidR="00C778FC">
        <w:rPr>
          <w:sz w:val="24"/>
          <w:szCs w:val="24"/>
        </w:rPr>
        <w:t xml:space="preserve"> i to za period od podnošenja tužbe 16. lipnja 2025. zaključno s 31. prosinca 2025., za iznos od 210, 00 eura</w:t>
      </w:r>
      <w:r w:rsidR="00C778FC">
        <w:rPr>
          <w:sz w:val="24"/>
          <w:szCs w:val="24"/>
        </w:rPr>
        <w:t>,</w:t>
      </w:r>
      <w:r w:rsidRPr="00C778FC" w:rsidR="00C778FC">
        <w:rPr>
          <w:sz w:val="24"/>
          <w:szCs w:val="24"/>
        </w:rPr>
        <w:t xml:space="preserve"> odnosno od 1. siječnja 2026.  za iznos od 100,00 eura, tužbeni zahtjev odbija kao neosnovan.  </w:t>
      </w:r>
    </w:p>
    <w:p w:rsidRPr="00C778FC" w:rsidR="00A80094" w:rsidP="00A80094" w:rsidRDefault="000D69A8" w14:paraId="076419AA" w14:textId="603FC340">
      <w:pPr>
        <w:widowControl/>
        <w:autoSpaceDE/>
        <w:autoSpaceDN/>
        <w:adjustRightInd/>
        <w:spacing w:before="0" w:line="240" w:lineRule="auto"/>
        <w:rPr>
          <w:sz w:val="24"/>
          <w:szCs w:val="24"/>
        </w:rPr>
      </w:pPr>
      <w:r w:rsidRPr="00C778FC">
        <w:rPr>
          <w:sz w:val="24"/>
          <w:szCs w:val="24"/>
        </w:rPr>
        <w:t>2</w:t>
      </w:r>
      <w:r w:rsidR="00BB6CF6">
        <w:rPr>
          <w:sz w:val="24"/>
          <w:szCs w:val="24"/>
        </w:rPr>
        <w:t>9</w:t>
      </w:r>
      <w:r w:rsidRPr="00C778FC" w:rsidR="00A80094">
        <w:rPr>
          <w:sz w:val="24"/>
          <w:szCs w:val="24"/>
        </w:rPr>
        <w:t>.</w:t>
      </w:r>
      <w:r w:rsidRPr="00C778FC" w:rsidR="00A80094">
        <w:rPr>
          <w:sz w:val="24"/>
          <w:szCs w:val="24"/>
        </w:rPr>
        <w:tab/>
        <w:t xml:space="preserve">Odluka o trošku temelji se na odredbi čl. 366. st. 1. </w:t>
      </w:r>
      <w:proofErr w:type="spellStart"/>
      <w:r w:rsidRPr="00C778FC" w:rsidR="00A80094">
        <w:rPr>
          <w:sz w:val="24"/>
          <w:szCs w:val="24"/>
        </w:rPr>
        <w:t>ObZ</w:t>
      </w:r>
      <w:proofErr w:type="spellEnd"/>
      <w:r w:rsidRPr="00C778FC" w:rsidR="00A80094">
        <w:rPr>
          <w:sz w:val="24"/>
          <w:szCs w:val="24"/>
        </w:rPr>
        <w:t xml:space="preserve">-a, gdje sud u statusnim stvarima, stvarima u kojima se odlučuje o roditeljskoj skrbi, osobnim odnosima, te u stvarima uzdržavanja djeteta, o trošku odlučuje slobodno vodeći računa o okolnostima slučaja i ishodu postupka, pa kako su stranke bile suglasne da se njihov brak razvede, roditelji zajednički i sporazumno ostvaruju roditeljsku skrb, </w:t>
      </w:r>
      <w:r w:rsidRPr="00C778FC" w:rsidR="003E0882">
        <w:rPr>
          <w:sz w:val="24"/>
          <w:szCs w:val="24"/>
        </w:rPr>
        <w:t>tužiteljica /</w:t>
      </w:r>
      <w:proofErr w:type="spellStart"/>
      <w:r w:rsidRPr="00C778FC" w:rsidR="003E0882">
        <w:rPr>
          <w:sz w:val="24"/>
          <w:szCs w:val="24"/>
        </w:rPr>
        <w:t>protutužena</w:t>
      </w:r>
      <w:proofErr w:type="spellEnd"/>
      <w:r w:rsidRPr="00C778FC" w:rsidR="003E0882">
        <w:rPr>
          <w:sz w:val="24"/>
          <w:szCs w:val="24"/>
        </w:rPr>
        <w:t xml:space="preserve"> je uspjela u zahtjevu da </w:t>
      </w:r>
      <w:proofErr w:type="spellStart"/>
      <w:r w:rsidRPr="00C778FC" w:rsidR="003E0882">
        <w:rPr>
          <w:sz w:val="24"/>
          <w:szCs w:val="24"/>
        </w:rPr>
        <w:t>mlt</w:t>
      </w:r>
      <w:proofErr w:type="spellEnd"/>
      <w:r w:rsidRPr="00C778FC" w:rsidR="003E0882">
        <w:rPr>
          <w:sz w:val="24"/>
          <w:szCs w:val="24"/>
        </w:rPr>
        <w:t>. L</w:t>
      </w:r>
      <w:r w:rsidR="00625FCA">
        <w:rPr>
          <w:sz w:val="24"/>
          <w:szCs w:val="24"/>
        </w:rPr>
        <w:t>.</w:t>
      </w:r>
      <w:r w:rsidRPr="00C778FC" w:rsidR="003E0882">
        <w:rPr>
          <w:sz w:val="24"/>
          <w:szCs w:val="24"/>
        </w:rPr>
        <w:t xml:space="preserve"> stanuje s njom, dok nije u cijelosti uspjela u utuženom iznosu uzdržavanja</w:t>
      </w:r>
      <w:r w:rsidRPr="00C778FC" w:rsidR="00A80094">
        <w:rPr>
          <w:sz w:val="24"/>
          <w:szCs w:val="24"/>
        </w:rPr>
        <w:t xml:space="preserve">, to je odlučeno da svaka stranka snosi svoj trošak.  </w:t>
      </w:r>
    </w:p>
    <w:p w:rsidRPr="00C778FC" w:rsidR="00A80094" w:rsidP="00F01734" w:rsidRDefault="00A80094" w14:paraId="22A1B488" w14:textId="77777777">
      <w:pPr>
        <w:widowControl/>
        <w:autoSpaceDE/>
        <w:autoSpaceDN/>
        <w:adjustRightInd/>
        <w:spacing w:before="0" w:line="240" w:lineRule="auto"/>
        <w:rPr>
          <w:sz w:val="24"/>
          <w:szCs w:val="24"/>
        </w:rPr>
      </w:pPr>
    </w:p>
    <w:p w:rsidRPr="00EB68A4" w:rsidR="008178EB" w:rsidP="00E61340" w:rsidRDefault="00D0132B" w14:paraId="1C42DF43" w14:textId="20F38137">
      <w:pPr>
        <w:spacing w:before="0" w:line="240" w:lineRule="auto"/>
        <w:ind w:firstLine="0"/>
        <w:jc w:val="center"/>
        <w:rPr>
          <w:sz w:val="24"/>
          <w:szCs w:val="24"/>
        </w:rPr>
      </w:pPr>
      <w:r w:rsidRPr="00EB68A4">
        <w:rPr>
          <w:sz w:val="24"/>
          <w:szCs w:val="24"/>
        </w:rPr>
        <w:t>Zadar</w:t>
      </w:r>
      <w:r w:rsidRPr="00EB68A4" w:rsidR="00FE7F1E">
        <w:rPr>
          <w:sz w:val="24"/>
          <w:szCs w:val="24"/>
        </w:rPr>
        <w:t xml:space="preserve">, </w:t>
      </w:r>
      <w:r w:rsidRPr="00EB68A4" w:rsidR="00EB68A4">
        <w:rPr>
          <w:sz w:val="24"/>
          <w:szCs w:val="24"/>
        </w:rPr>
        <w:t>10. srpnja 2026</w:t>
      </w:r>
      <w:r w:rsidRPr="00EB68A4" w:rsidR="00572D04">
        <w:rPr>
          <w:sz w:val="24"/>
          <w:szCs w:val="24"/>
        </w:rPr>
        <w:t>.</w:t>
      </w:r>
    </w:p>
    <w:p w:rsidRPr="005607C8" w:rsidR="006742F6" w:rsidP="00E61340" w:rsidRDefault="006742F6" w14:paraId="4C7BDCFD" w14:textId="77777777">
      <w:pPr>
        <w:spacing w:before="0" w:line="240" w:lineRule="auto"/>
        <w:ind w:firstLine="0"/>
        <w:jc w:val="center"/>
        <w:rPr>
          <w:sz w:val="24"/>
          <w:szCs w:val="24"/>
        </w:rPr>
      </w:pPr>
    </w:p>
    <w:p w:rsidRPr="005607C8" w:rsidR="001F1114" w:rsidP="00E61340" w:rsidRDefault="00391FC7" w14:paraId="46D9B2F9" w14:textId="77777777">
      <w:pPr>
        <w:spacing w:before="0" w:line="240" w:lineRule="auto"/>
        <w:ind w:firstLine="0"/>
        <w:rPr>
          <w:sz w:val="24"/>
          <w:szCs w:val="24"/>
        </w:rPr>
      </w:pP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sidR="00825F99">
        <w:rPr>
          <w:sz w:val="24"/>
          <w:szCs w:val="24"/>
        </w:rPr>
        <w:t xml:space="preserve">          </w:t>
      </w:r>
      <w:r w:rsidRPr="005607C8" w:rsidR="0031727C">
        <w:rPr>
          <w:sz w:val="24"/>
          <w:szCs w:val="24"/>
        </w:rPr>
        <w:t xml:space="preserve">           </w:t>
      </w:r>
      <w:r w:rsidRPr="005607C8" w:rsidR="00B03BED">
        <w:rPr>
          <w:sz w:val="24"/>
          <w:szCs w:val="24"/>
        </w:rPr>
        <w:t xml:space="preserve">   </w:t>
      </w:r>
      <w:r w:rsidRPr="005607C8" w:rsidR="006742F6">
        <w:rPr>
          <w:sz w:val="24"/>
          <w:szCs w:val="24"/>
        </w:rPr>
        <w:t xml:space="preserve"> </w:t>
      </w:r>
      <w:r w:rsidRPr="005607C8" w:rsidR="00D747B4">
        <w:rPr>
          <w:sz w:val="24"/>
          <w:szCs w:val="24"/>
        </w:rPr>
        <w:t xml:space="preserve">Sutkinja </w:t>
      </w:r>
    </w:p>
    <w:p w:rsidRPr="005607C8" w:rsidR="00B85C19" w:rsidP="00E61340" w:rsidRDefault="00B85C19" w14:paraId="28B3C4DD" w14:textId="77777777">
      <w:pPr>
        <w:spacing w:before="0" w:line="240" w:lineRule="auto"/>
        <w:ind w:firstLine="0"/>
        <w:rPr>
          <w:sz w:val="24"/>
          <w:szCs w:val="24"/>
        </w:rPr>
      </w:pPr>
    </w:p>
    <w:p w:rsidRPr="005607C8" w:rsidR="00C73E7D" w:rsidP="00E61340" w:rsidRDefault="001F1114" w14:paraId="139413ED" w14:textId="77777777">
      <w:pPr>
        <w:spacing w:before="0" w:line="240" w:lineRule="auto"/>
        <w:ind w:firstLine="0"/>
        <w:rPr>
          <w:sz w:val="24"/>
          <w:szCs w:val="24"/>
        </w:rPr>
      </w:pP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r>
      <w:r w:rsidRPr="005607C8">
        <w:rPr>
          <w:sz w:val="24"/>
          <w:szCs w:val="24"/>
        </w:rPr>
        <w:tab/>
        <w:t xml:space="preserve">    </w:t>
      </w:r>
      <w:r w:rsidR="00D0132B">
        <w:rPr>
          <w:sz w:val="24"/>
          <w:szCs w:val="24"/>
        </w:rPr>
        <w:t xml:space="preserve">    </w:t>
      </w:r>
      <w:r w:rsidRPr="005607C8">
        <w:rPr>
          <w:sz w:val="24"/>
          <w:szCs w:val="24"/>
        </w:rPr>
        <w:t xml:space="preserve">     </w:t>
      </w:r>
      <w:r w:rsidRPr="005607C8" w:rsidR="00DC4D26">
        <w:rPr>
          <w:sz w:val="24"/>
          <w:szCs w:val="24"/>
        </w:rPr>
        <w:t>Marija Duki</w:t>
      </w:r>
      <w:r w:rsidRPr="005607C8">
        <w:rPr>
          <w:sz w:val="24"/>
          <w:szCs w:val="24"/>
        </w:rPr>
        <w:t>ć</w:t>
      </w:r>
    </w:p>
    <w:p w:rsidRPr="005607C8" w:rsidR="001F1114" w:rsidP="00E61340" w:rsidRDefault="001F1114" w14:paraId="32CD2312" w14:textId="77777777">
      <w:pPr>
        <w:spacing w:before="0" w:line="240" w:lineRule="auto"/>
        <w:ind w:firstLine="0"/>
        <w:rPr>
          <w:sz w:val="24"/>
          <w:szCs w:val="24"/>
        </w:rPr>
      </w:pPr>
    </w:p>
    <w:p w:rsidRPr="005607C8" w:rsidR="001F1114" w:rsidP="00E61340" w:rsidRDefault="001F1114" w14:paraId="02C73752" w14:textId="77777777">
      <w:pPr>
        <w:spacing w:before="0" w:line="240" w:lineRule="auto"/>
        <w:ind w:firstLine="0"/>
        <w:rPr>
          <w:sz w:val="24"/>
          <w:szCs w:val="24"/>
        </w:rPr>
      </w:pPr>
    </w:p>
    <w:p w:rsidRPr="005607C8" w:rsidR="001F1114" w:rsidP="00E61340" w:rsidRDefault="001F1114" w14:paraId="2FA1E6BC" w14:textId="77777777">
      <w:pPr>
        <w:spacing w:before="0" w:line="240" w:lineRule="auto"/>
        <w:ind w:firstLine="0"/>
        <w:rPr>
          <w:sz w:val="24"/>
          <w:szCs w:val="24"/>
        </w:rPr>
      </w:pPr>
    </w:p>
    <w:p w:rsidRPr="005607C8" w:rsidR="001F1114" w:rsidP="00E61340" w:rsidRDefault="001F1114" w14:paraId="711D78A3" w14:textId="77777777">
      <w:pPr>
        <w:spacing w:before="0" w:line="240" w:lineRule="auto"/>
        <w:ind w:firstLine="0"/>
        <w:rPr>
          <w:sz w:val="24"/>
          <w:szCs w:val="24"/>
        </w:rPr>
      </w:pPr>
    </w:p>
    <w:p w:rsidRPr="005607C8" w:rsidR="001F1114" w:rsidP="00E61340" w:rsidRDefault="001F1114" w14:paraId="12A9FADB" w14:textId="77777777">
      <w:pPr>
        <w:spacing w:before="0" w:line="240" w:lineRule="auto"/>
        <w:ind w:firstLine="0"/>
        <w:rPr>
          <w:sz w:val="24"/>
          <w:szCs w:val="24"/>
        </w:rPr>
      </w:pPr>
    </w:p>
    <w:p w:rsidRPr="005607C8" w:rsidR="001F1114" w:rsidP="00E61340" w:rsidRDefault="001F1114" w14:paraId="1E095DEE" w14:textId="77777777">
      <w:pPr>
        <w:spacing w:before="0" w:line="240" w:lineRule="auto"/>
        <w:ind w:firstLine="0"/>
        <w:rPr>
          <w:sz w:val="24"/>
          <w:szCs w:val="24"/>
        </w:rPr>
      </w:pPr>
    </w:p>
    <w:p w:rsidRPr="005607C8" w:rsidR="001F1114" w:rsidP="00E61340" w:rsidRDefault="001F1114" w14:paraId="68653A0B" w14:textId="77777777">
      <w:pPr>
        <w:spacing w:before="0" w:line="240" w:lineRule="auto"/>
        <w:ind w:firstLine="0"/>
        <w:rPr>
          <w:sz w:val="24"/>
          <w:szCs w:val="24"/>
        </w:rPr>
      </w:pPr>
    </w:p>
    <w:p w:rsidRPr="005607C8" w:rsidR="001F1114" w:rsidP="00E61340" w:rsidRDefault="001F1114" w14:paraId="0E7095E2" w14:textId="77777777">
      <w:pPr>
        <w:spacing w:before="0" w:line="240" w:lineRule="auto"/>
        <w:ind w:firstLine="0"/>
        <w:rPr>
          <w:sz w:val="24"/>
          <w:szCs w:val="24"/>
        </w:rPr>
      </w:pPr>
    </w:p>
    <w:p w:rsidRPr="005607C8" w:rsidR="001F1114" w:rsidP="00E61340" w:rsidRDefault="001F1114" w14:paraId="1032C96F" w14:textId="77777777">
      <w:pPr>
        <w:spacing w:before="0" w:line="240" w:lineRule="auto"/>
        <w:ind w:firstLine="0"/>
        <w:rPr>
          <w:sz w:val="24"/>
          <w:szCs w:val="24"/>
        </w:rPr>
      </w:pPr>
    </w:p>
    <w:p w:rsidRPr="005607C8" w:rsidR="001F1114" w:rsidP="00E61340" w:rsidRDefault="001F1114" w14:paraId="076661FF" w14:textId="77777777">
      <w:pPr>
        <w:spacing w:before="0" w:line="240" w:lineRule="auto"/>
        <w:ind w:firstLine="0"/>
        <w:rPr>
          <w:sz w:val="24"/>
          <w:szCs w:val="24"/>
        </w:rPr>
      </w:pPr>
    </w:p>
    <w:p w:rsidR="001F1114" w:rsidP="00E61340" w:rsidRDefault="001F1114" w14:paraId="7DCA2FBA" w14:textId="77777777">
      <w:pPr>
        <w:spacing w:before="0" w:line="240" w:lineRule="auto"/>
        <w:ind w:firstLine="0"/>
        <w:rPr>
          <w:b/>
          <w:sz w:val="24"/>
          <w:szCs w:val="24"/>
        </w:rPr>
      </w:pPr>
    </w:p>
    <w:p w:rsidR="00EB68A4" w:rsidP="00E61340" w:rsidRDefault="00EB68A4" w14:paraId="58D33D67" w14:textId="77777777">
      <w:pPr>
        <w:spacing w:before="0" w:line="240" w:lineRule="auto"/>
        <w:ind w:firstLine="0"/>
        <w:rPr>
          <w:b/>
          <w:sz w:val="24"/>
          <w:szCs w:val="24"/>
        </w:rPr>
      </w:pPr>
    </w:p>
    <w:p w:rsidR="00EB68A4" w:rsidP="00E61340" w:rsidRDefault="00EB68A4" w14:paraId="5F3C1270" w14:textId="77777777">
      <w:pPr>
        <w:spacing w:before="0" w:line="240" w:lineRule="auto"/>
        <w:ind w:firstLine="0"/>
        <w:rPr>
          <w:b/>
          <w:sz w:val="24"/>
          <w:szCs w:val="24"/>
        </w:rPr>
      </w:pPr>
    </w:p>
    <w:p w:rsidRPr="005607C8" w:rsidR="00EB68A4" w:rsidP="00E61340" w:rsidRDefault="00EB68A4" w14:paraId="6C44BC18" w14:textId="77777777">
      <w:pPr>
        <w:spacing w:before="0" w:line="240" w:lineRule="auto"/>
        <w:ind w:firstLine="0"/>
        <w:rPr>
          <w:b/>
          <w:sz w:val="24"/>
          <w:szCs w:val="24"/>
        </w:rPr>
      </w:pPr>
    </w:p>
    <w:p w:rsidRPr="00F05C9A" w:rsidR="00B85C19" w:rsidP="00E61340" w:rsidRDefault="001F1114" w14:paraId="5095E655" w14:textId="77777777">
      <w:pPr>
        <w:widowControl/>
        <w:autoSpaceDE/>
        <w:autoSpaceDN/>
        <w:adjustRightInd/>
        <w:spacing w:before="0" w:line="240" w:lineRule="auto"/>
        <w:ind w:firstLine="0"/>
        <w:rPr>
          <w:sz w:val="24"/>
          <w:szCs w:val="24"/>
        </w:rPr>
      </w:pPr>
      <w:r w:rsidRPr="00F05C9A">
        <w:rPr>
          <w:sz w:val="24"/>
          <w:szCs w:val="24"/>
        </w:rPr>
        <w:t>UPUTA O PRAVNOM LIJEKU:</w:t>
      </w:r>
    </w:p>
    <w:p w:rsidRPr="00F05C9A" w:rsidR="00212797" w:rsidP="00E61340" w:rsidRDefault="001F1114" w14:paraId="21B23D26" w14:textId="77777777">
      <w:pPr>
        <w:widowControl/>
        <w:autoSpaceDE/>
        <w:autoSpaceDN/>
        <w:adjustRightInd/>
        <w:spacing w:before="0" w:line="240" w:lineRule="auto"/>
        <w:ind w:firstLine="0"/>
        <w:rPr>
          <w:sz w:val="24"/>
          <w:szCs w:val="24"/>
        </w:rPr>
      </w:pPr>
      <w:r w:rsidRPr="00F05C9A">
        <w:rPr>
          <w:sz w:val="24"/>
          <w:szCs w:val="24"/>
        </w:rPr>
        <w:t>Protiv ove presude</w:t>
      </w:r>
      <w:r w:rsidR="00777B2A">
        <w:rPr>
          <w:sz w:val="24"/>
          <w:szCs w:val="24"/>
        </w:rPr>
        <w:t xml:space="preserve"> </w:t>
      </w:r>
      <w:r w:rsidRPr="00F05C9A">
        <w:rPr>
          <w:sz w:val="24"/>
          <w:szCs w:val="24"/>
        </w:rPr>
        <w:t>dopuštena je žalba u roku od 15 dana, a koja se podnosi pisano u dovoljnom broju primjeraka za sud i sve stranke postupka  putem ovog suda za županijski sud.</w:t>
      </w:r>
      <w:r w:rsidRPr="00F05C9A" w:rsidR="00B85C19">
        <w:rPr>
          <w:sz w:val="24"/>
          <w:szCs w:val="24"/>
        </w:rPr>
        <w:t xml:space="preserve"> </w:t>
      </w:r>
    </w:p>
    <w:p w:rsidR="001F1114" w:rsidP="00E61340" w:rsidRDefault="001F1114" w14:paraId="4DE08E5B" w14:textId="77777777">
      <w:pPr>
        <w:widowControl/>
        <w:autoSpaceDE/>
        <w:autoSpaceDN/>
        <w:adjustRightInd/>
        <w:spacing w:before="0" w:line="240" w:lineRule="auto"/>
        <w:ind w:firstLine="0"/>
        <w:rPr>
          <w:sz w:val="24"/>
          <w:szCs w:val="24"/>
        </w:rPr>
      </w:pPr>
    </w:p>
    <w:p w:rsidRPr="00F05C9A" w:rsidR="00777B2A" w:rsidP="00E61340" w:rsidRDefault="00777B2A" w14:paraId="3AC211B3" w14:textId="77777777">
      <w:pPr>
        <w:widowControl/>
        <w:autoSpaceDE/>
        <w:autoSpaceDN/>
        <w:adjustRightInd/>
        <w:spacing w:before="0" w:line="240" w:lineRule="auto"/>
        <w:ind w:firstLine="0"/>
        <w:rPr>
          <w:sz w:val="24"/>
          <w:szCs w:val="24"/>
        </w:rPr>
      </w:pPr>
    </w:p>
    <w:p w:rsidRPr="00EB68A4" w:rsidR="00EB68A4" w:rsidP="00EB68A4" w:rsidRDefault="001F1114" w14:paraId="153C9CFE" w14:textId="74C871C0">
      <w:pPr>
        <w:widowControl/>
        <w:autoSpaceDE/>
        <w:autoSpaceDN/>
        <w:adjustRightInd/>
        <w:spacing w:before="0" w:line="240" w:lineRule="auto"/>
        <w:ind w:firstLine="0"/>
        <w:rPr>
          <w:sz w:val="24"/>
          <w:szCs w:val="24"/>
        </w:rPr>
      </w:pPr>
      <w:r w:rsidRPr="00F05C9A">
        <w:rPr>
          <w:sz w:val="24"/>
          <w:szCs w:val="24"/>
        </w:rPr>
        <w:t>DNA:</w:t>
      </w:r>
    </w:p>
    <w:p w:rsidRPr="00EB68A4" w:rsidR="00EB68A4" w:rsidP="00EB68A4" w:rsidRDefault="00EB68A4" w14:paraId="515F7285" w14:textId="77777777">
      <w:pPr>
        <w:pStyle w:val="Default"/>
        <w:spacing w:after="20"/>
      </w:pPr>
      <w:r w:rsidRPr="00EB68A4">
        <w:t>1) Tužiteljici/</w:t>
      </w:r>
      <w:proofErr w:type="spellStart"/>
      <w:r w:rsidRPr="00EB68A4">
        <w:t>protutuženici</w:t>
      </w:r>
      <w:proofErr w:type="spellEnd"/>
      <w:r w:rsidRPr="00EB68A4">
        <w:t xml:space="preserve"> po pun. </w:t>
      </w:r>
    </w:p>
    <w:p w:rsidRPr="00EB68A4" w:rsidR="00EB68A4" w:rsidP="00EB68A4" w:rsidRDefault="00EB68A4" w14:paraId="55B945A3" w14:textId="75599002">
      <w:pPr>
        <w:pStyle w:val="Default"/>
        <w:spacing w:after="20"/>
      </w:pPr>
      <w:r w:rsidRPr="00EB68A4">
        <w:t>2) Tuženiku/</w:t>
      </w:r>
      <w:proofErr w:type="spellStart"/>
      <w:r w:rsidRPr="00EB68A4">
        <w:t>protutužitelju</w:t>
      </w:r>
      <w:proofErr w:type="spellEnd"/>
      <w:r w:rsidRPr="00EB68A4">
        <w:t xml:space="preserve"> po pun.</w:t>
      </w:r>
    </w:p>
    <w:p w:rsidRPr="00EB68A4" w:rsidR="00EB68A4" w:rsidP="00EB68A4" w:rsidRDefault="00EB68A4" w14:paraId="3FB15894" w14:textId="7CA1A797">
      <w:pPr>
        <w:pStyle w:val="Default"/>
        <w:spacing w:after="20"/>
      </w:pPr>
      <w:r w:rsidRPr="00EB68A4">
        <w:t xml:space="preserve">3) Posebnom skrbniku </w:t>
      </w:r>
      <w:proofErr w:type="spellStart"/>
      <w:r w:rsidRPr="00EB68A4">
        <w:t>mlt</w:t>
      </w:r>
      <w:proofErr w:type="spellEnd"/>
      <w:r w:rsidRPr="00EB68A4">
        <w:t xml:space="preserve">. </w:t>
      </w:r>
      <w:r w:rsidR="00CA751B">
        <w:t>djeteta</w:t>
      </w:r>
      <w:r w:rsidRPr="00EB68A4">
        <w:t>.</w:t>
      </w:r>
    </w:p>
    <w:p w:rsidRPr="00EB68A4" w:rsidR="00EB68A4" w:rsidP="00EB68A4" w:rsidRDefault="00EB68A4" w14:paraId="11A001DB" w14:textId="761F4404">
      <w:pPr>
        <w:pStyle w:val="Default"/>
      </w:pPr>
      <w:r w:rsidRPr="00EB68A4">
        <w:t>4) HZSR, PU Zadar</w:t>
      </w:r>
    </w:p>
    <w:p w:rsidRPr="00C778FC" w:rsidR="001F1114" w:rsidP="00E61340" w:rsidRDefault="001F1114" w14:paraId="0053BE3D" w14:textId="77777777">
      <w:pPr>
        <w:widowControl/>
        <w:autoSpaceDE/>
        <w:autoSpaceDN/>
        <w:adjustRightInd/>
        <w:spacing w:before="0" w:line="240" w:lineRule="auto"/>
        <w:ind w:left="720" w:firstLine="0"/>
        <w:rPr>
          <w:color w:val="FF0000"/>
          <w:sz w:val="24"/>
          <w:szCs w:val="24"/>
        </w:rPr>
      </w:pPr>
    </w:p>
    <w:p w:rsidRPr="005607C8" w:rsidR="00B31ADF" w:rsidP="00E61340" w:rsidRDefault="00B31ADF" w14:paraId="27B5E582" w14:textId="77777777">
      <w:pPr>
        <w:spacing w:before="0" w:line="240" w:lineRule="auto"/>
        <w:ind w:firstLine="0"/>
        <w:rPr>
          <w:sz w:val="24"/>
          <w:szCs w:val="24"/>
        </w:rPr>
      </w:pPr>
    </w:p>
    <w:sectPr w:rsidRPr="005607C8" w:rsidR="00B31ADF" w:rsidSect="00572C94">
      <w:headerReference w:type="even" r:id="rId10"/>
      <w:headerReference w:type="default" r:id="rId11"/>
      <w:footerReference w:type="default" r:id="rId12"/>
      <w:headerReference w:type="first" r:id="rId13"/>
      <w:pgSz w:w="11900" w:h="16820"/>
      <w:pgMar w:top="1417" w:right="1552" w:bottom="1418" w:left="1276" w:header="720" w:footer="720" w:gutter="0"/>
      <w:pgNumType w:start="1"/>
      <w:cols w:space="60"/>
      <w:noEndnote/>
      <w:titlePg/>
      <w:docGrid w:linePitch="299"/>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7BCB" w:rsidRDefault="00947BCB" w14:paraId="03C58374" w14:textId="77777777">
      <w:r>
        <w:separator/>
      </w:r>
    </w:p>
  </w:endnote>
  <w:endnote w:type="continuationSeparator" w:id="0">
    <w:p w:rsidR="00947BCB" w:rsidRDefault="00947BCB" w14:paraId="7159D6CD"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6E74" w:rsidP="00704F26" w:rsidRDefault="00ED6E74" w14:paraId="5E6D1964" w14:textId="77777777">
    <w:pPr>
      <w:pStyle w:val="Podnoje"/>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7BCB" w:rsidRDefault="00947BCB" w14:paraId="7AE05162" w14:textId="77777777">
      <w:r>
        <w:separator/>
      </w:r>
    </w:p>
  </w:footnote>
  <w:footnote w:type="continuationSeparator" w:id="0">
    <w:p w:rsidR="00947BCB" w:rsidRDefault="00947BCB" w14:paraId="133DF250"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6E74" w:rsidP="005E5A6C" w:rsidRDefault="00ED6E74" w14:paraId="074E1A51"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C65A0">
      <w:rPr>
        <w:rStyle w:val="Brojstranice"/>
        <w:noProof/>
      </w:rPr>
      <w:t>1</w:t>
    </w:r>
    <w:r w:rsidR="002C65A0">
      <w:rPr>
        <w:rStyle w:val="Brojstranice"/>
        <w:noProof/>
      </w:rPr>
      <w:t>0</w:t>
    </w:r>
    <w:r>
      <w:rPr>
        <w:rStyle w:val="Brojstranice"/>
      </w:rPr>
      <w:fldChar w:fldCharType="end"/>
    </w:r>
  </w:p>
  <w:p w:rsidR="00ED6E74" w:rsidRDefault="00ED6E74" w14:paraId="5A5457D0" w14:textId="7777777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488623"/>
      <w:docPartObj>
        <w:docPartGallery w:val="Page Numbers (Top of Page)"/>
        <w:docPartUnique/>
      </w:docPartObj>
    </w:sdtPr>
    <w:sdtEndPr/>
    <w:sdtContent>
      <w:p w:rsidR="00572C94" w:rsidP="00634CE8" w:rsidRDefault="006C78A1" w14:paraId="1BE9A57D" w14:textId="7B96E204">
        <w:pPr>
          <w:pStyle w:val="Zaglavlje"/>
          <w:ind w:firstLine="2880"/>
          <w:jc w:val="center"/>
        </w:pPr>
        <w:r>
          <w:tab/>
        </w:r>
        <w:r w:rsidR="00572C94">
          <w:fldChar w:fldCharType="begin"/>
        </w:r>
        <w:r w:rsidR="00572C94">
          <w:instrText>PAGE   \* MERGEFORMAT</w:instrText>
        </w:r>
        <w:r w:rsidR="00572C94">
          <w:fldChar w:fldCharType="separate"/>
        </w:r>
        <w:r w:rsidR="007A0756">
          <w:rPr>
            <w:noProof/>
          </w:rPr>
          <w:t>2</w:t>
        </w:r>
        <w:r w:rsidR="007A0756">
          <w:rPr>
            <w:noProof/>
          </w:rPr>
          <w:t>0</w:t>
        </w:r>
        <w:r w:rsidR="00572C94">
          <w:fldChar w:fldCharType="end"/>
        </w:r>
        <w:r w:rsidR="00634CE8">
          <w:t xml:space="preserve">                                   </w:t>
        </w:r>
        <w:r>
          <w:tab/>
        </w:r>
        <w:r w:rsidR="00634CE8">
          <w:t>P</w:t>
        </w:r>
        <w:r w:rsidR="00127EEB">
          <w:t xml:space="preserve"> </w:t>
        </w:r>
        <w:r w:rsidR="00634CE8">
          <w:t>Ob-</w:t>
        </w:r>
        <w:r w:rsidR="000832CB">
          <w:t>133</w:t>
        </w:r>
        <w:r w:rsidR="00386C6B">
          <w:t>/202</w:t>
        </w:r>
        <w:r w:rsidR="000832CB">
          <w:t>5</w:t>
        </w:r>
      </w:p>
    </w:sdtContent>
  </w:sdt>
  <w:p w:rsidRPr="004B057F" w:rsidR="00643074" w:rsidP="004B057F" w:rsidRDefault="00643074" w14:paraId="6D7E7876" w14:textId="77777777">
    <w:pPr>
      <w:pStyle w:val="Zaglavlje"/>
      <w:jc w:val="center"/>
      <w:rPr>
        <w:sz w:val="24"/>
        <w:szCs w:val="24"/>
      </w:rPr>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B057F" w:rsidRDefault="004B057F" w14:paraId="6D95B0D5" w14:textId="77777777">
    <w:pPr>
      <w:pStyle w:val="Zaglavlje"/>
      <w:jc w:val="center"/>
    </w:pPr>
  </w:p>
  <w:p w:rsidR="00ED6E74" w:rsidP="00C73E7D" w:rsidRDefault="00ED6E74" w14:paraId="22ADC7E1" w14:textId="77777777">
    <w:pPr>
      <w:pStyle w:val="Zaglavlje"/>
      <w:tabs>
        <w:tab w:val="clear" w:pos="4536"/>
        <w:tab w:val="clear" w:pos="9072"/>
        <w:tab w:val="left" w:pos="7947"/>
      </w:tabs>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050"/>
    <w:multiLevelType w:val="hybridMultilevel"/>
    <w:tmpl w:val="804A04BA"/>
    <w:lvl w:ilvl="0" w:tplc="2DFCA698">
      <w:numFmt w:val="bullet"/>
      <w:lvlText w:val="-"/>
      <w:lvlJc w:val="left"/>
      <w:pPr>
        <w:ind w:left="1080" w:hanging="360"/>
      </w:pPr>
      <w:rPr>
        <w:rFonts w:hint="default" w:ascii="Times New Roman" w:hAnsi="Times New Roman" w:eastAsia="Times New Roman" w:cs="Times New Roman"/>
        <w:color w:val="auto"/>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12BD04F6"/>
    <w:multiLevelType w:val="hybridMultilevel"/>
    <w:tmpl w:val="5DA4F4DA"/>
    <w:lvl w:ilvl="0" w:tplc="9FA2AF9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159C3593"/>
    <w:multiLevelType w:val="hybridMultilevel"/>
    <w:tmpl w:val="894A7482"/>
    <w:lvl w:ilvl="0" w:tplc="E690CF4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180C2F14"/>
    <w:multiLevelType w:val="hybridMultilevel"/>
    <w:tmpl w:val="6BEA5406"/>
    <w:lvl w:ilvl="0" w:tplc="70526A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1A781F38"/>
    <w:multiLevelType w:val="hybridMultilevel"/>
    <w:tmpl w:val="CB783DBA"/>
    <w:lvl w:ilvl="0" w:tplc="4704EF9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1AEC1916"/>
    <w:multiLevelType w:val="hybridMultilevel"/>
    <w:tmpl w:val="ADAE6E9C"/>
    <w:lvl w:ilvl="0" w:tplc="2ED611E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1ED172CE"/>
    <w:multiLevelType w:val="hybridMultilevel"/>
    <w:tmpl w:val="BE4CF1A0"/>
    <w:lvl w:ilvl="0" w:tplc="72AEED22">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23360ACB"/>
    <w:multiLevelType w:val="hybridMultilevel"/>
    <w:tmpl w:val="E696B1E2"/>
    <w:lvl w:ilvl="0" w:tplc="2C4021C4">
      <w:start w:val="3"/>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2B297326"/>
    <w:multiLevelType w:val="hybridMultilevel"/>
    <w:tmpl w:val="FD0C458E"/>
    <w:lvl w:ilvl="0" w:tplc="12B645B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2D706E84"/>
    <w:multiLevelType w:val="hybridMultilevel"/>
    <w:tmpl w:val="71CC30D0"/>
    <w:lvl w:ilvl="0" w:tplc="1736DF2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1EB485A"/>
    <w:multiLevelType w:val="hybridMultilevel"/>
    <w:tmpl w:val="8FBCBF5A"/>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1F3019C"/>
    <w:multiLevelType w:val="hybridMultilevel"/>
    <w:tmpl w:val="0E1E0848"/>
    <w:lvl w:ilvl="0" w:tplc="3D3A3420">
      <w:numFmt w:val="bullet"/>
      <w:lvlText w:val="-"/>
      <w:lvlJc w:val="left"/>
      <w:pPr>
        <w:ind w:left="1080" w:hanging="360"/>
      </w:pPr>
      <w:rPr>
        <w:rFonts w:hint="default" w:ascii="Times New Roman" w:hAnsi="Times New Roman" w:eastAsia="Times New Roman" w:cs="Times New Roman"/>
        <w:color w:val="auto"/>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2">
    <w:nsid w:val="3B822363"/>
    <w:multiLevelType w:val="hybridMultilevel"/>
    <w:tmpl w:val="05CA8B56"/>
    <w:lvl w:ilvl="0" w:tplc="B164DF4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3EE76DCE"/>
    <w:multiLevelType w:val="hybridMultilevel"/>
    <w:tmpl w:val="241EE9B2"/>
    <w:lvl w:ilvl="0" w:tplc="F000C294">
      <w:start w:val="1"/>
      <w:numFmt w:val="upperRoman"/>
      <w:lvlText w:val="%1."/>
      <w:lvlJc w:val="left"/>
      <w:pPr>
        <w:tabs>
          <w:tab w:val="num" w:pos="0"/>
        </w:tabs>
        <w:ind w:left="0" w:hanging="720"/>
      </w:pPr>
      <w:rPr>
        <w:rFonts w:hint="default"/>
      </w:rPr>
    </w:lvl>
    <w:lvl w:ilvl="1" w:tplc="041A0019" w:tentative="true">
      <w:start w:val="1"/>
      <w:numFmt w:val="lowerLetter"/>
      <w:lvlText w:val="%2."/>
      <w:lvlJc w:val="left"/>
      <w:pPr>
        <w:tabs>
          <w:tab w:val="num" w:pos="360"/>
        </w:tabs>
        <w:ind w:left="360" w:hanging="360"/>
      </w:pPr>
    </w:lvl>
    <w:lvl w:ilvl="2" w:tplc="041A001B" w:tentative="true">
      <w:start w:val="1"/>
      <w:numFmt w:val="lowerRoman"/>
      <w:lvlText w:val="%3."/>
      <w:lvlJc w:val="right"/>
      <w:pPr>
        <w:tabs>
          <w:tab w:val="num" w:pos="1080"/>
        </w:tabs>
        <w:ind w:left="1080" w:hanging="180"/>
      </w:pPr>
    </w:lvl>
    <w:lvl w:ilvl="3" w:tplc="041A000F" w:tentative="true">
      <w:start w:val="1"/>
      <w:numFmt w:val="decimal"/>
      <w:lvlText w:val="%4."/>
      <w:lvlJc w:val="left"/>
      <w:pPr>
        <w:tabs>
          <w:tab w:val="num" w:pos="1800"/>
        </w:tabs>
        <w:ind w:left="1800" w:hanging="360"/>
      </w:pPr>
    </w:lvl>
    <w:lvl w:ilvl="4" w:tplc="041A0019" w:tentative="true">
      <w:start w:val="1"/>
      <w:numFmt w:val="lowerLetter"/>
      <w:lvlText w:val="%5."/>
      <w:lvlJc w:val="left"/>
      <w:pPr>
        <w:tabs>
          <w:tab w:val="num" w:pos="2520"/>
        </w:tabs>
        <w:ind w:left="2520" w:hanging="360"/>
      </w:pPr>
    </w:lvl>
    <w:lvl w:ilvl="5" w:tplc="041A001B" w:tentative="true">
      <w:start w:val="1"/>
      <w:numFmt w:val="lowerRoman"/>
      <w:lvlText w:val="%6."/>
      <w:lvlJc w:val="right"/>
      <w:pPr>
        <w:tabs>
          <w:tab w:val="num" w:pos="3240"/>
        </w:tabs>
        <w:ind w:left="3240" w:hanging="180"/>
      </w:pPr>
    </w:lvl>
    <w:lvl w:ilvl="6" w:tplc="041A000F" w:tentative="true">
      <w:start w:val="1"/>
      <w:numFmt w:val="decimal"/>
      <w:lvlText w:val="%7."/>
      <w:lvlJc w:val="left"/>
      <w:pPr>
        <w:tabs>
          <w:tab w:val="num" w:pos="3960"/>
        </w:tabs>
        <w:ind w:left="3960" w:hanging="360"/>
      </w:pPr>
    </w:lvl>
    <w:lvl w:ilvl="7" w:tplc="041A0019" w:tentative="true">
      <w:start w:val="1"/>
      <w:numFmt w:val="lowerLetter"/>
      <w:lvlText w:val="%8."/>
      <w:lvlJc w:val="left"/>
      <w:pPr>
        <w:tabs>
          <w:tab w:val="num" w:pos="4680"/>
        </w:tabs>
        <w:ind w:left="4680" w:hanging="360"/>
      </w:pPr>
    </w:lvl>
    <w:lvl w:ilvl="8" w:tplc="041A001B" w:tentative="true">
      <w:start w:val="1"/>
      <w:numFmt w:val="lowerRoman"/>
      <w:lvlText w:val="%9."/>
      <w:lvlJc w:val="right"/>
      <w:pPr>
        <w:tabs>
          <w:tab w:val="num" w:pos="5400"/>
        </w:tabs>
        <w:ind w:left="5400" w:hanging="180"/>
      </w:pPr>
    </w:lvl>
  </w:abstractNum>
  <w:abstractNum w:abstractNumId="14">
    <w:nsid w:val="4ADF1262"/>
    <w:multiLevelType w:val="hybridMultilevel"/>
    <w:tmpl w:val="AB0A0874"/>
    <w:lvl w:ilvl="0" w:tplc="E97CC0AA">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B23552B"/>
    <w:multiLevelType w:val="hybridMultilevel"/>
    <w:tmpl w:val="0FE89C86"/>
    <w:lvl w:ilvl="0" w:tplc="30CC4DF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574C4E2F"/>
    <w:multiLevelType w:val="hybridMultilevel"/>
    <w:tmpl w:val="C1D0DCBE"/>
    <w:lvl w:ilvl="0" w:tplc="C09E039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683F0A41"/>
    <w:multiLevelType w:val="hybridMultilevel"/>
    <w:tmpl w:val="F5A693FE"/>
    <w:lvl w:ilvl="0" w:tplc="4D5C1878">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8">
    <w:nsid w:val="68C776DF"/>
    <w:multiLevelType w:val="hybridMultilevel"/>
    <w:tmpl w:val="E9A035D6"/>
    <w:lvl w:ilvl="0" w:tplc="F2FE8CD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6DA05253"/>
    <w:multiLevelType w:val="hybridMultilevel"/>
    <w:tmpl w:val="EA7EA50C"/>
    <w:lvl w:ilvl="0" w:tplc="7786EB64">
      <w:start w:val="1"/>
      <w:numFmt w:val="decimal"/>
      <w:lvlText w:val="%1."/>
      <w:lvlJc w:val="left"/>
      <w:pPr>
        <w:ind w:left="2160" w:hanging="144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6E4F1EF7"/>
    <w:multiLevelType w:val="hybridMultilevel"/>
    <w:tmpl w:val="087A980A"/>
    <w:lvl w:ilvl="0" w:tplc="18942C4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72F61568"/>
    <w:multiLevelType w:val="hybridMultilevel"/>
    <w:tmpl w:val="5854EAE0"/>
    <w:lvl w:ilvl="0" w:tplc="9FECA408">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2">
    <w:nsid w:val="74B7612E"/>
    <w:multiLevelType w:val="hybridMultilevel"/>
    <w:tmpl w:val="A22633AC"/>
    <w:lvl w:ilvl="0" w:tplc="CCCEB1D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74DA1B69"/>
    <w:multiLevelType w:val="hybridMultilevel"/>
    <w:tmpl w:val="8D8480B2"/>
    <w:lvl w:ilvl="0" w:tplc="EB2216BC">
      <w:start w:val="1"/>
      <w:numFmt w:val="decimal"/>
      <w:lvlText w:val="(%1)"/>
      <w:lvlJc w:val="left"/>
      <w:pPr>
        <w:ind w:left="1845" w:hanging="1125"/>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3"/>
  </w:num>
  <w:num w:numId="2">
    <w:abstractNumId w:val="6"/>
  </w:num>
  <w:num w:numId="3">
    <w:abstractNumId w:val="13"/>
  </w:num>
  <w:num w:numId="4">
    <w:abstractNumId w:val="21"/>
  </w:num>
  <w:num w:numId="5">
    <w:abstractNumId w:val="7"/>
  </w:num>
  <w:num w:numId="6">
    <w:abstractNumId w:val="10"/>
  </w:num>
  <w:num w:numId="7">
    <w:abstractNumId w:val="17"/>
  </w:num>
  <w:num w:numId="8">
    <w:abstractNumId w:val="2"/>
  </w:num>
  <w:num w:numId="9">
    <w:abstractNumId w:val="1"/>
  </w:num>
  <w:num w:numId="10">
    <w:abstractNumId w:val="5"/>
  </w:num>
  <w:num w:numId="11">
    <w:abstractNumId w:val="0"/>
  </w:num>
  <w:num w:numId="12">
    <w:abstractNumId w:val="11"/>
  </w:num>
  <w:num w:numId="13">
    <w:abstractNumId w:val="22"/>
  </w:num>
  <w:num w:numId="14">
    <w:abstractNumId w:val="12"/>
  </w:num>
  <w:num w:numId="15">
    <w:abstractNumId w:val="3"/>
  </w:num>
  <w:num w:numId="16">
    <w:abstractNumId w:val="14"/>
  </w:num>
  <w:num w:numId="17">
    <w:abstractNumId w:val="19"/>
  </w:num>
  <w:num w:numId="18">
    <w:abstractNumId w:val="8"/>
  </w:num>
  <w:num w:numId="19">
    <w:abstractNumId w:val="20"/>
  </w:num>
  <w:num w:numId="20">
    <w:abstractNumId w:val="4"/>
  </w:num>
  <w:num w:numId="21">
    <w:abstractNumId w:val="16"/>
  </w:num>
  <w:num w:numId="22">
    <w:abstractNumId w:val="15"/>
  </w:num>
  <w:num w:numId="23">
    <w:abstractNumId w:val="9"/>
  </w:num>
  <w:num w:numId="24">
    <w:abstractNumId w:val="18"/>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2"/>
  <w:embedSystemFonts/>
  <w:bordersDoNotSurroundHeader/>
  <w:bordersDoNotSurroundFooter/>
  <w:proofState w:spelling="clean" w:grammar="clean"/>
  <w:attachedTemplate r:id="rId1"/>
  <w:stylePaneFormatFilter w:val="3F01"/>
  <w:documentProtection w:edit="readOnly" w:enforcement="false"/>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9DD"/>
    <w:rsid w:val="00000FB6"/>
    <w:rsid w:val="000021C2"/>
    <w:rsid w:val="00003321"/>
    <w:rsid w:val="00003444"/>
    <w:rsid w:val="00003A70"/>
    <w:rsid w:val="00003C12"/>
    <w:rsid w:val="00004C87"/>
    <w:rsid w:val="00005135"/>
    <w:rsid w:val="00010D21"/>
    <w:rsid w:val="000128F9"/>
    <w:rsid w:val="00012954"/>
    <w:rsid w:val="00013D09"/>
    <w:rsid w:val="000150D6"/>
    <w:rsid w:val="0001695F"/>
    <w:rsid w:val="00017BE5"/>
    <w:rsid w:val="00017CDE"/>
    <w:rsid w:val="000236BE"/>
    <w:rsid w:val="00025077"/>
    <w:rsid w:val="00025B4E"/>
    <w:rsid w:val="0002745B"/>
    <w:rsid w:val="000274A5"/>
    <w:rsid w:val="00031AB8"/>
    <w:rsid w:val="00035274"/>
    <w:rsid w:val="000368F6"/>
    <w:rsid w:val="00036AF3"/>
    <w:rsid w:val="00037305"/>
    <w:rsid w:val="000400F0"/>
    <w:rsid w:val="00040190"/>
    <w:rsid w:val="000404B0"/>
    <w:rsid w:val="000428B3"/>
    <w:rsid w:val="00042A69"/>
    <w:rsid w:val="00042C33"/>
    <w:rsid w:val="00042F68"/>
    <w:rsid w:val="00043519"/>
    <w:rsid w:val="00043EBD"/>
    <w:rsid w:val="00045647"/>
    <w:rsid w:val="00046D9D"/>
    <w:rsid w:val="00050A1D"/>
    <w:rsid w:val="0005316D"/>
    <w:rsid w:val="00055B7C"/>
    <w:rsid w:val="00055FAF"/>
    <w:rsid w:val="000569DC"/>
    <w:rsid w:val="000578EF"/>
    <w:rsid w:val="00060949"/>
    <w:rsid w:val="00062BE9"/>
    <w:rsid w:val="00070355"/>
    <w:rsid w:val="00070C4E"/>
    <w:rsid w:val="00070D60"/>
    <w:rsid w:val="00071F27"/>
    <w:rsid w:val="00074AF5"/>
    <w:rsid w:val="00075224"/>
    <w:rsid w:val="0007550B"/>
    <w:rsid w:val="0007562D"/>
    <w:rsid w:val="0008016B"/>
    <w:rsid w:val="00080C05"/>
    <w:rsid w:val="000832CB"/>
    <w:rsid w:val="00083653"/>
    <w:rsid w:val="000840DA"/>
    <w:rsid w:val="00084B54"/>
    <w:rsid w:val="00085131"/>
    <w:rsid w:val="00086A3A"/>
    <w:rsid w:val="000879EB"/>
    <w:rsid w:val="00092AC3"/>
    <w:rsid w:val="00093200"/>
    <w:rsid w:val="000933EA"/>
    <w:rsid w:val="000944F0"/>
    <w:rsid w:val="000A4944"/>
    <w:rsid w:val="000A4E8F"/>
    <w:rsid w:val="000A5843"/>
    <w:rsid w:val="000A589F"/>
    <w:rsid w:val="000A5EC1"/>
    <w:rsid w:val="000B08BF"/>
    <w:rsid w:val="000B3024"/>
    <w:rsid w:val="000B5F80"/>
    <w:rsid w:val="000B6299"/>
    <w:rsid w:val="000B733E"/>
    <w:rsid w:val="000B7384"/>
    <w:rsid w:val="000C101E"/>
    <w:rsid w:val="000C2673"/>
    <w:rsid w:val="000C2EF5"/>
    <w:rsid w:val="000C3BC9"/>
    <w:rsid w:val="000C4174"/>
    <w:rsid w:val="000C48C4"/>
    <w:rsid w:val="000C53A0"/>
    <w:rsid w:val="000C6B8C"/>
    <w:rsid w:val="000C782E"/>
    <w:rsid w:val="000D100B"/>
    <w:rsid w:val="000D1A59"/>
    <w:rsid w:val="000D348C"/>
    <w:rsid w:val="000D3DF7"/>
    <w:rsid w:val="000D40B9"/>
    <w:rsid w:val="000D5646"/>
    <w:rsid w:val="000D69A8"/>
    <w:rsid w:val="000D7235"/>
    <w:rsid w:val="000D78C6"/>
    <w:rsid w:val="000E0E78"/>
    <w:rsid w:val="000E11D6"/>
    <w:rsid w:val="000E37C2"/>
    <w:rsid w:val="000E3D89"/>
    <w:rsid w:val="000E4926"/>
    <w:rsid w:val="000E5B3C"/>
    <w:rsid w:val="000F0987"/>
    <w:rsid w:val="000F15FF"/>
    <w:rsid w:val="000F177F"/>
    <w:rsid w:val="000F2163"/>
    <w:rsid w:val="000F4CB7"/>
    <w:rsid w:val="000F4D22"/>
    <w:rsid w:val="000F4E9F"/>
    <w:rsid w:val="000F5B3F"/>
    <w:rsid w:val="000F68AD"/>
    <w:rsid w:val="000F6D9D"/>
    <w:rsid w:val="00103450"/>
    <w:rsid w:val="00103950"/>
    <w:rsid w:val="00105E89"/>
    <w:rsid w:val="00106A92"/>
    <w:rsid w:val="00110673"/>
    <w:rsid w:val="001145F5"/>
    <w:rsid w:val="001173C5"/>
    <w:rsid w:val="001216D7"/>
    <w:rsid w:val="00122F37"/>
    <w:rsid w:val="00126A66"/>
    <w:rsid w:val="00127623"/>
    <w:rsid w:val="00127EEB"/>
    <w:rsid w:val="00130512"/>
    <w:rsid w:val="001311B4"/>
    <w:rsid w:val="00131223"/>
    <w:rsid w:val="001337C5"/>
    <w:rsid w:val="0013411C"/>
    <w:rsid w:val="00137A4B"/>
    <w:rsid w:val="00137BEC"/>
    <w:rsid w:val="00140024"/>
    <w:rsid w:val="0014039D"/>
    <w:rsid w:val="001404C1"/>
    <w:rsid w:val="00141F16"/>
    <w:rsid w:val="00145B87"/>
    <w:rsid w:val="001460FC"/>
    <w:rsid w:val="00150459"/>
    <w:rsid w:val="001509DA"/>
    <w:rsid w:val="0015288A"/>
    <w:rsid w:val="00152AA6"/>
    <w:rsid w:val="00152E51"/>
    <w:rsid w:val="00153A9C"/>
    <w:rsid w:val="00153F09"/>
    <w:rsid w:val="00154E6F"/>
    <w:rsid w:val="00156AF4"/>
    <w:rsid w:val="001603E3"/>
    <w:rsid w:val="00160C71"/>
    <w:rsid w:val="0016110B"/>
    <w:rsid w:val="00161F34"/>
    <w:rsid w:val="001636D7"/>
    <w:rsid w:val="00166761"/>
    <w:rsid w:val="001668AF"/>
    <w:rsid w:val="001668BC"/>
    <w:rsid w:val="00166C8C"/>
    <w:rsid w:val="00167779"/>
    <w:rsid w:val="001710B1"/>
    <w:rsid w:val="00171531"/>
    <w:rsid w:val="0017213F"/>
    <w:rsid w:val="001731B4"/>
    <w:rsid w:val="001732F0"/>
    <w:rsid w:val="0017408B"/>
    <w:rsid w:val="00174D1F"/>
    <w:rsid w:val="00174E0F"/>
    <w:rsid w:val="00175614"/>
    <w:rsid w:val="00176B97"/>
    <w:rsid w:val="00177CB6"/>
    <w:rsid w:val="00177DB0"/>
    <w:rsid w:val="001808E0"/>
    <w:rsid w:val="0018500E"/>
    <w:rsid w:val="0018600F"/>
    <w:rsid w:val="0018733F"/>
    <w:rsid w:val="00190A75"/>
    <w:rsid w:val="00190E5A"/>
    <w:rsid w:val="00191F8B"/>
    <w:rsid w:val="001934CB"/>
    <w:rsid w:val="0019574C"/>
    <w:rsid w:val="001968CC"/>
    <w:rsid w:val="001A1144"/>
    <w:rsid w:val="001A2014"/>
    <w:rsid w:val="001A3399"/>
    <w:rsid w:val="001A5E53"/>
    <w:rsid w:val="001A747E"/>
    <w:rsid w:val="001B2CF2"/>
    <w:rsid w:val="001B425A"/>
    <w:rsid w:val="001B4475"/>
    <w:rsid w:val="001B478E"/>
    <w:rsid w:val="001B734C"/>
    <w:rsid w:val="001B776F"/>
    <w:rsid w:val="001C0AA8"/>
    <w:rsid w:val="001C0DC1"/>
    <w:rsid w:val="001C16FB"/>
    <w:rsid w:val="001C1938"/>
    <w:rsid w:val="001C2524"/>
    <w:rsid w:val="001C2F92"/>
    <w:rsid w:val="001C4F15"/>
    <w:rsid w:val="001C5155"/>
    <w:rsid w:val="001C60D8"/>
    <w:rsid w:val="001C6C30"/>
    <w:rsid w:val="001C7CF6"/>
    <w:rsid w:val="001D00A3"/>
    <w:rsid w:val="001D027C"/>
    <w:rsid w:val="001D138E"/>
    <w:rsid w:val="001D22B4"/>
    <w:rsid w:val="001D42C8"/>
    <w:rsid w:val="001D715B"/>
    <w:rsid w:val="001E3849"/>
    <w:rsid w:val="001E4066"/>
    <w:rsid w:val="001E4521"/>
    <w:rsid w:val="001E6074"/>
    <w:rsid w:val="001F07A9"/>
    <w:rsid w:val="001F1114"/>
    <w:rsid w:val="001F2D58"/>
    <w:rsid w:val="001F3EE7"/>
    <w:rsid w:val="001F5483"/>
    <w:rsid w:val="001F5637"/>
    <w:rsid w:val="001F58EE"/>
    <w:rsid w:val="001F657A"/>
    <w:rsid w:val="001F7539"/>
    <w:rsid w:val="001F7896"/>
    <w:rsid w:val="00200871"/>
    <w:rsid w:val="00201B2C"/>
    <w:rsid w:val="00204873"/>
    <w:rsid w:val="002070F7"/>
    <w:rsid w:val="00207D6B"/>
    <w:rsid w:val="0021041D"/>
    <w:rsid w:val="002113A5"/>
    <w:rsid w:val="00212797"/>
    <w:rsid w:val="00213C3A"/>
    <w:rsid w:val="00214659"/>
    <w:rsid w:val="00215292"/>
    <w:rsid w:val="00215A9D"/>
    <w:rsid w:val="00215CC3"/>
    <w:rsid w:val="002162BE"/>
    <w:rsid w:val="002166D4"/>
    <w:rsid w:val="00216D5E"/>
    <w:rsid w:val="00217097"/>
    <w:rsid w:val="00220501"/>
    <w:rsid w:val="00222E02"/>
    <w:rsid w:val="00223332"/>
    <w:rsid w:val="00224B37"/>
    <w:rsid w:val="00224CAF"/>
    <w:rsid w:val="00225E20"/>
    <w:rsid w:val="00231723"/>
    <w:rsid w:val="00231C6D"/>
    <w:rsid w:val="00232B84"/>
    <w:rsid w:val="00232C8A"/>
    <w:rsid w:val="00234212"/>
    <w:rsid w:val="0023445F"/>
    <w:rsid w:val="00236BA2"/>
    <w:rsid w:val="00237582"/>
    <w:rsid w:val="0024071B"/>
    <w:rsid w:val="002412ED"/>
    <w:rsid w:val="00243390"/>
    <w:rsid w:val="0024432C"/>
    <w:rsid w:val="00244CD2"/>
    <w:rsid w:val="002454CC"/>
    <w:rsid w:val="002534A0"/>
    <w:rsid w:val="00253E89"/>
    <w:rsid w:val="00254072"/>
    <w:rsid w:val="002540D4"/>
    <w:rsid w:val="0025417E"/>
    <w:rsid w:val="00254FA7"/>
    <w:rsid w:val="00255A29"/>
    <w:rsid w:val="00257210"/>
    <w:rsid w:val="00257B9A"/>
    <w:rsid w:val="0026213D"/>
    <w:rsid w:val="00262582"/>
    <w:rsid w:val="002627A2"/>
    <w:rsid w:val="00264174"/>
    <w:rsid w:val="0026441B"/>
    <w:rsid w:val="00264AEE"/>
    <w:rsid w:val="00265A08"/>
    <w:rsid w:val="00266884"/>
    <w:rsid w:val="00266CEF"/>
    <w:rsid w:val="002674BE"/>
    <w:rsid w:val="002675EA"/>
    <w:rsid w:val="00270889"/>
    <w:rsid w:val="0027088D"/>
    <w:rsid w:val="00273A10"/>
    <w:rsid w:val="00275E98"/>
    <w:rsid w:val="00277222"/>
    <w:rsid w:val="00277628"/>
    <w:rsid w:val="00281BCD"/>
    <w:rsid w:val="00282BB1"/>
    <w:rsid w:val="00286314"/>
    <w:rsid w:val="0028651D"/>
    <w:rsid w:val="002875D2"/>
    <w:rsid w:val="00287B32"/>
    <w:rsid w:val="00290B01"/>
    <w:rsid w:val="002912FD"/>
    <w:rsid w:val="00291E74"/>
    <w:rsid w:val="002933AC"/>
    <w:rsid w:val="002933B2"/>
    <w:rsid w:val="00293AF1"/>
    <w:rsid w:val="00294BE2"/>
    <w:rsid w:val="00295585"/>
    <w:rsid w:val="002958C6"/>
    <w:rsid w:val="00295CB4"/>
    <w:rsid w:val="00296E04"/>
    <w:rsid w:val="00297F9A"/>
    <w:rsid w:val="002A30B8"/>
    <w:rsid w:val="002A319C"/>
    <w:rsid w:val="002A4DC4"/>
    <w:rsid w:val="002A55BE"/>
    <w:rsid w:val="002A6CEE"/>
    <w:rsid w:val="002A70AC"/>
    <w:rsid w:val="002B196E"/>
    <w:rsid w:val="002B1E8E"/>
    <w:rsid w:val="002B1FCF"/>
    <w:rsid w:val="002B56F7"/>
    <w:rsid w:val="002B5CC7"/>
    <w:rsid w:val="002B5F44"/>
    <w:rsid w:val="002B689B"/>
    <w:rsid w:val="002B6C48"/>
    <w:rsid w:val="002B6CF7"/>
    <w:rsid w:val="002C3005"/>
    <w:rsid w:val="002C5D0F"/>
    <w:rsid w:val="002C65A0"/>
    <w:rsid w:val="002C7FC4"/>
    <w:rsid w:val="002D0282"/>
    <w:rsid w:val="002D0A84"/>
    <w:rsid w:val="002D0D81"/>
    <w:rsid w:val="002D1954"/>
    <w:rsid w:val="002D2637"/>
    <w:rsid w:val="002D5ECA"/>
    <w:rsid w:val="002D5FD4"/>
    <w:rsid w:val="002E1CBD"/>
    <w:rsid w:val="002E344F"/>
    <w:rsid w:val="002E35DF"/>
    <w:rsid w:val="002E6469"/>
    <w:rsid w:val="002F5C01"/>
    <w:rsid w:val="0030079F"/>
    <w:rsid w:val="00300DAD"/>
    <w:rsid w:val="00302909"/>
    <w:rsid w:val="00303853"/>
    <w:rsid w:val="00304BCC"/>
    <w:rsid w:val="0030586F"/>
    <w:rsid w:val="003058C4"/>
    <w:rsid w:val="00305E08"/>
    <w:rsid w:val="00306357"/>
    <w:rsid w:val="00307B58"/>
    <w:rsid w:val="00307EAD"/>
    <w:rsid w:val="00310B84"/>
    <w:rsid w:val="00311205"/>
    <w:rsid w:val="00312EF6"/>
    <w:rsid w:val="00313472"/>
    <w:rsid w:val="003137E6"/>
    <w:rsid w:val="00313DCD"/>
    <w:rsid w:val="0031727C"/>
    <w:rsid w:val="00317321"/>
    <w:rsid w:val="00327550"/>
    <w:rsid w:val="00331063"/>
    <w:rsid w:val="0033262C"/>
    <w:rsid w:val="00332AD7"/>
    <w:rsid w:val="00332E52"/>
    <w:rsid w:val="003343DA"/>
    <w:rsid w:val="0033588B"/>
    <w:rsid w:val="00336D52"/>
    <w:rsid w:val="00343C7D"/>
    <w:rsid w:val="00345195"/>
    <w:rsid w:val="003513F0"/>
    <w:rsid w:val="00351F9D"/>
    <w:rsid w:val="003530EA"/>
    <w:rsid w:val="00356126"/>
    <w:rsid w:val="00356F1E"/>
    <w:rsid w:val="00356F3E"/>
    <w:rsid w:val="003610A9"/>
    <w:rsid w:val="00361405"/>
    <w:rsid w:val="00361E8B"/>
    <w:rsid w:val="00362E7D"/>
    <w:rsid w:val="003655CD"/>
    <w:rsid w:val="00365BCB"/>
    <w:rsid w:val="0036673D"/>
    <w:rsid w:val="00366B28"/>
    <w:rsid w:val="00367175"/>
    <w:rsid w:val="003701F3"/>
    <w:rsid w:val="0037336E"/>
    <w:rsid w:val="003737B5"/>
    <w:rsid w:val="003754DB"/>
    <w:rsid w:val="00377C19"/>
    <w:rsid w:val="00380BC8"/>
    <w:rsid w:val="003816CC"/>
    <w:rsid w:val="00383537"/>
    <w:rsid w:val="00383C8C"/>
    <w:rsid w:val="0038434A"/>
    <w:rsid w:val="00384CC2"/>
    <w:rsid w:val="00386083"/>
    <w:rsid w:val="0038641E"/>
    <w:rsid w:val="00386BCA"/>
    <w:rsid w:val="00386C6B"/>
    <w:rsid w:val="003878BA"/>
    <w:rsid w:val="00387E88"/>
    <w:rsid w:val="003916E3"/>
    <w:rsid w:val="003916FA"/>
    <w:rsid w:val="00391DB2"/>
    <w:rsid w:val="00391FC7"/>
    <w:rsid w:val="00392D14"/>
    <w:rsid w:val="003955D0"/>
    <w:rsid w:val="00395A2A"/>
    <w:rsid w:val="003977C9"/>
    <w:rsid w:val="00397966"/>
    <w:rsid w:val="003A02D1"/>
    <w:rsid w:val="003A1F82"/>
    <w:rsid w:val="003A2DB4"/>
    <w:rsid w:val="003A3B96"/>
    <w:rsid w:val="003A4445"/>
    <w:rsid w:val="003A5127"/>
    <w:rsid w:val="003A70D1"/>
    <w:rsid w:val="003A7D24"/>
    <w:rsid w:val="003A7FEE"/>
    <w:rsid w:val="003B0C91"/>
    <w:rsid w:val="003B1145"/>
    <w:rsid w:val="003B1700"/>
    <w:rsid w:val="003B4F4D"/>
    <w:rsid w:val="003C12F1"/>
    <w:rsid w:val="003C1678"/>
    <w:rsid w:val="003C3681"/>
    <w:rsid w:val="003C36D7"/>
    <w:rsid w:val="003C39CF"/>
    <w:rsid w:val="003C3EB9"/>
    <w:rsid w:val="003C40AB"/>
    <w:rsid w:val="003C47D5"/>
    <w:rsid w:val="003C4BDE"/>
    <w:rsid w:val="003C5218"/>
    <w:rsid w:val="003D0A04"/>
    <w:rsid w:val="003D0AAD"/>
    <w:rsid w:val="003D137A"/>
    <w:rsid w:val="003D1D61"/>
    <w:rsid w:val="003D1FE9"/>
    <w:rsid w:val="003D22D0"/>
    <w:rsid w:val="003D2B56"/>
    <w:rsid w:val="003D3A5A"/>
    <w:rsid w:val="003D3AEE"/>
    <w:rsid w:val="003D6280"/>
    <w:rsid w:val="003D7D8C"/>
    <w:rsid w:val="003E0051"/>
    <w:rsid w:val="003E042F"/>
    <w:rsid w:val="003E0533"/>
    <w:rsid w:val="003E0882"/>
    <w:rsid w:val="003E167D"/>
    <w:rsid w:val="003E2748"/>
    <w:rsid w:val="003E5C2F"/>
    <w:rsid w:val="003E5EF3"/>
    <w:rsid w:val="003E7EE5"/>
    <w:rsid w:val="003F06B1"/>
    <w:rsid w:val="003F33AE"/>
    <w:rsid w:val="003F4E66"/>
    <w:rsid w:val="003F51AD"/>
    <w:rsid w:val="003F5330"/>
    <w:rsid w:val="003F7CF8"/>
    <w:rsid w:val="0040490E"/>
    <w:rsid w:val="00404B85"/>
    <w:rsid w:val="0040587A"/>
    <w:rsid w:val="0040614F"/>
    <w:rsid w:val="004065ED"/>
    <w:rsid w:val="00406953"/>
    <w:rsid w:val="00407CDD"/>
    <w:rsid w:val="004112FE"/>
    <w:rsid w:val="0041193B"/>
    <w:rsid w:val="00411D75"/>
    <w:rsid w:val="004134AE"/>
    <w:rsid w:val="00413688"/>
    <w:rsid w:val="004138B2"/>
    <w:rsid w:val="00414713"/>
    <w:rsid w:val="00415969"/>
    <w:rsid w:val="00415C84"/>
    <w:rsid w:val="004166A6"/>
    <w:rsid w:val="00416ACC"/>
    <w:rsid w:val="004175FD"/>
    <w:rsid w:val="00417A1B"/>
    <w:rsid w:val="0042075F"/>
    <w:rsid w:val="0042099D"/>
    <w:rsid w:val="00421691"/>
    <w:rsid w:val="00421D17"/>
    <w:rsid w:val="00422391"/>
    <w:rsid w:val="00422757"/>
    <w:rsid w:val="00424258"/>
    <w:rsid w:val="00426918"/>
    <w:rsid w:val="00430D25"/>
    <w:rsid w:val="0043128E"/>
    <w:rsid w:val="0043360E"/>
    <w:rsid w:val="0043412E"/>
    <w:rsid w:val="00435ACC"/>
    <w:rsid w:val="004372F5"/>
    <w:rsid w:val="0044086F"/>
    <w:rsid w:val="00440A7D"/>
    <w:rsid w:val="00441FC0"/>
    <w:rsid w:val="00443775"/>
    <w:rsid w:val="00443964"/>
    <w:rsid w:val="00443B31"/>
    <w:rsid w:val="00444BEA"/>
    <w:rsid w:val="0044522C"/>
    <w:rsid w:val="00445B5F"/>
    <w:rsid w:val="004464E8"/>
    <w:rsid w:val="0044788C"/>
    <w:rsid w:val="00447CBE"/>
    <w:rsid w:val="00452A88"/>
    <w:rsid w:val="004534F4"/>
    <w:rsid w:val="00453B62"/>
    <w:rsid w:val="004556FF"/>
    <w:rsid w:val="00456AA0"/>
    <w:rsid w:val="00457432"/>
    <w:rsid w:val="00460C66"/>
    <w:rsid w:val="004614A8"/>
    <w:rsid w:val="00461667"/>
    <w:rsid w:val="00461698"/>
    <w:rsid w:val="0046610D"/>
    <w:rsid w:val="0046673C"/>
    <w:rsid w:val="00466B38"/>
    <w:rsid w:val="00467568"/>
    <w:rsid w:val="00467D52"/>
    <w:rsid w:val="0047185F"/>
    <w:rsid w:val="004759EB"/>
    <w:rsid w:val="00476A07"/>
    <w:rsid w:val="004770E4"/>
    <w:rsid w:val="00477278"/>
    <w:rsid w:val="00477F1C"/>
    <w:rsid w:val="00481589"/>
    <w:rsid w:val="0048193A"/>
    <w:rsid w:val="00481CF8"/>
    <w:rsid w:val="00483B26"/>
    <w:rsid w:val="00483D6E"/>
    <w:rsid w:val="0048400E"/>
    <w:rsid w:val="00484A15"/>
    <w:rsid w:val="004859BE"/>
    <w:rsid w:val="00487054"/>
    <w:rsid w:val="0048735B"/>
    <w:rsid w:val="00487A60"/>
    <w:rsid w:val="004903F0"/>
    <w:rsid w:val="00491DB6"/>
    <w:rsid w:val="00492B1F"/>
    <w:rsid w:val="00493A64"/>
    <w:rsid w:val="00494A91"/>
    <w:rsid w:val="00495C35"/>
    <w:rsid w:val="00496479"/>
    <w:rsid w:val="0049692D"/>
    <w:rsid w:val="004978E7"/>
    <w:rsid w:val="004A01B2"/>
    <w:rsid w:val="004A30D2"/>
    <w:rsid w:val="004A5958"/>
    <w:rsid w:val="004A61D5"/>
    <w:rsid w:val="004A698A"/>
    <w:rsid w:val="004B057F"/>
    <w:rsid w:val="004B2B29"/>
    <w:rsid w:val="004B2EE7"/>
    <w:rsid w:val="004B4A76"/>
    <w:rsid w:val="004B4CD2"/>
    <w:rsid w:val="004B5B48"/>
    <w:rsid w:val="004B68D6"/>
    <w:rsid w:val="004C3FB5"/>
    <w:rsid w:val="004C4ECB"/>
    <w:rsid w:val="004C7890"/>
    <w:rsid w:val="004D00E7"/>
    <w:rsid w:val="004D21C1"/>
    <w:rsid w:val="004D48CC"/>
    <w:rsid w:val="004E00B4"/>
    <w:rsid w:val="004E00CF"/>
    <w:rsid w:val="004E0698"/>
    <w:rsid w:val="004E12EB"/>
    <w:rsid w:val="004E188C"/>
    <w:rsid w:val="004E2642"/>
    <w:rsid w:val="004E2A82"/>
    <w:rsid w:val="004E2F00"/>
    <w:rsid w:val="004E2F4D"/>
    <w:rsid w:val="004E61A6"/>
    <w:rsid w:val="004E6A16"/>
    <w:rsid w:val="004E6E4D"/>
    <w:rsid w:val="004E7770"/>
    <w:rsid w:val="004F1F02"/>
    <w:rsid w:val="004F21CB"/>
    <w:rsid w:val="004F464B"/>
    <w:rsid w:val="004F7BFC"/>
    <w:rsid w:val="005012E3"/>
    <w:rsid w:val="005019D2"/>
    <w:rsid w:val="005042B4"/>
    <w:rsid w:val="005043A8"/>
    <w:rsid w:val="00505343"/>
    <w:rsid w:val="005053A0"/>
    <w:rsid w:val="00505DAF"/>
    <w:rsid w:val="00507108"/>
    <w:rsid w:val="0051006F"/>
    <w:rsid w:val="0051042C"/>
    <w:rsid w:val="00511720"/>
    <w:rsid w:val="00511F7D"/>
    <w:rsid w:val="00513133"/>
    <w:rsid w:val="005137E1"/>
    <w:rsid w:val="00514239"/>
    <w:rsid w:val="005157F1"/>
    <w:rsid w:val="00515909"/>
    <w:rsid w:val="005172BC"/>
    <w:rsid w:val="00517556"/>
    <w:rsid w:val="00521C1B"/>
    <w:rsid w:val="00523D2D"/>
    <w:rsid w:val="00524CDA"/>
    <w:rsid w:val="00525DC1"/>
    <w:rsid w:val="00527CFE"/>
    <w:rsid w:val="00527F99"/>
    <w:rsid w:val="005305FC"/>
    <w:rsid w:val="005314C0"/>
    <w:rsid w:val="00535A15"/>
    <w:rsid w:val="005364B0"/>
    <w:rsid w:val="00536C0D"/>
    <w:rsid w:val="00540195"/>
    <w:rsid w:val="00542AD5"/>
    <w:rsid w:val="005469A7"/>
    <w:rsid w:val="00546E08"/>
    <w:rsid w:val="00550A6D"/>
    <w:rsid w:val="00553C99"/>
    <w:rsid w:val="00553CC8"/>
    <w:rsid w:val="00553E84"/>
    <w:rsid w:val="005557F7"/>
    <w:rsid w:val="0055647B"/>
    <w:rsid w:val="0055767B"/>
    <w:rsid w:val="005607C8"/>
    <w:rsid w:val="00560B37"/>
    <w:rsid w:val="00562B54"/>
    <w:rsid w:val="00564BC8"/>
    <w:rsid w:val="00565622"/>
    <w:rsid w:val="00565814"/>
    <w:rsid w:val="0056583F"/>
    <w:rsid w:val="00565E5A"/>
    <w:rsid w:val="005661A5"/>
    <w:rsid w:val="005679EB"/>
    <w:rsid w:val="00567E4C"/>
    <w:rsid w:val="00571BF4"/>
    <w:rsid w:val="005720C8"/>
    <w:rsid w:val="00572C94"/>
    <w:rsid w:val="00572D04"/>
    <w:rsid w:val="005748E7"/>
    <w:rsid w:val="00574FA8"/>
    <w:rsid w:val="005761B7"/>
    <w:rsid w:val="0057756E"/>
    <w:rsid w:val="00580874"/>
    <w:rsid w:val="00580DB1"/>
    <w:rsid w:val="00581769"/>
    <w:rsid w:val="00583626"/>
    <w:rsid w:val="00584892"/>
    <w:rsid w:val="005865F5"/>
    <w:rsid w:val="00586C1F"/>
    <w:rsid w:val="00592FF9"/>
    <w:rsid w:val="00593205"/>
    <w:rsid w:val="005966EC"/>
    <w:rsid w:val="00597359"/>
    <w:rsid w:val="005A11F8"/>
    <w:rsid w:val="005A1FCA"/>
    <w:rsid w:val="005A214B"/>
    <w:rsid w:val="005A22DA"/>
    <w:rsid w:val="005A2B75"/>
    <w:rsid w:val="005A40E1"/>
    <w:rsid w:val="005A4D77"/>
    <w:rsid w:val="005A5136"/>
    <w:rsid w:val="005A6B7A"/>
    <w:rsid w:val="005A708E"/>
    <w:rsid w:val="005A7376"/>
    <w:rsid w:val="005B203E"/>
    <w:rsid w:val="005B6EEB"/>
    <w:rsid w:val="005B739E"/>
    <w:rsid w:val="005B7614"/>
    <w:rsid w:val="005C0E23"/>
    <w:rsid w:val="005C42B8"/>
    <w:rsid w:val="005C6582"/>
    <w:rsid w:val="005C6BD5"/>
    <w:rsid w:val="005C6F13"/>
    <w:rsid w:val="005C7D85"/>
    <w:rsid w:val="005D1B08"/>
    <w:rsid w:val="005D2896"/>
    <w:rsid w:val="005D2E05"/>
    <w:rsid w:val="005D3BEC"/>
    <w:rsid w:val="005D44E6"/>
    <w:rsid w:val="005D502C"/>
    <w:rsid w:val="005D5268"/>
    <w:rsid w:val="005D542F"/>
    <w:rsid w:val="005D64F0"/>
    <w:rsid w:val="005D7538"/>
    <w:rsid w:val="005D77AA"/>
    <w:rsid w:val="005E00B4"/>
    <w:rsid w:val="005E00C8"/>
    <w:rsid w:val="005E1C20"/>
    <w:rsid w:val="005E2333"/>
    <w:rsid w:val="005E2571"/>
    <w:rsid w:val="005E2591"/>
    <w:rsid w:val="005E4251"/>
    <w:rsid w:val="005E48E4"/>
    <w:rsid w:val="005E5A6C"/>
    <w:rsid w:val="005E7294"/>
    <w:rsid w:val="005F00F3"/>
    <w:rsid w:val="005F5CE5"/>
    <w:rsid w:val="005F6096"/>
    <w:rsid w:val="005F7404"/>
    <w:rsid w:val="005F7A78"/>
    <w:rsid w:val="00600316"/>
    <w:rsid w:val="0060107E"/>
    <w:rsid w:val="006023A3"/>
    <w:rsid w:val="006029DE"/>
    <w:rsid w:val="00602E02"/>
    <w:rsid w:val="00603839"/>
    <w:rsid w:val="006055F5"/>
    <w:rsid w:val="00606880"/>
    <w:rsid w:val="00607486"/>
    <w:rsid w:val="00607A68"/>
    <w:rsid w:val="00610877"/>
    <w:rsid w:val="00611098"/>
    <w:rsid w:val="006112FE"/>
    <w:rsid w:val="0061210B"/>
    <w:rsid w:val="006126AE"/>
    <w:rsid w:val="00613044"/>
    <w:rsid w:val="00614350"/>
    <w:rsid w:val="006162A4"/>
    <w:rsid w:val="00617869"/>
    <w:rsid w:val="006178FA"/>
    <w:rsid w:val="00617C22"/>
    <w:rsid w:val="0062091B"/>
    <w:rsid w:val="00621ECB"/>
    <w:rsid w:val="00623EBA"/>
    <w:rsid w:val="00625FCA"/>
    <w:rsid w:val="006261DF"/>
    <w:rsid w:val="00627DCD"/>
    <w:rsid w:val="00630344"/>
    <w:rsid w:val="00631676"/>
    <w:rsid w:val="0063254C"/>
    <w:rsid w:val="006344D0"/>
    <w:rsid w:val="006344F0"/>
    <w:rsid w:val="006347F8"/>
    <w:rsid w:val="0063491C"/>
    <w:rsid w:val="00634CE8"/>
    <w:rsid w:val="00635634"/>
    <w:rsid w:val="00637094"/>
    <w:rsid w:val="00640671"/>
    <w:rsid w:val="00642D53"/>
    <w:rsid w:val="00643074"/>
    <w:rsid w:val="0064351B"/>
    <w:rsid w:val="00643FCB"/>
    <w:rsid w:val="0064570C"/>
    <w:rsid w:val="00647539"/>
    <w:rsid w:val="00652991"/>
    <w:rsid w:val="00652F32"/>
    <w:rsid w:val="006554AC"/>
    <w:rsid w:val="0065575E"/>
    <w:rsid w:val="0065789E"/>
    <w:rsid w:val="00660CBA"/>
    <w:rsid w:val="006612DB"/>
    <w:rsid w:val="006614C8"/>
    <w:rsid w:val="00661C99"/>
    <w:rsid w:val="00662EFF"/>
    <w:rsid w:val="00663F68"/>
    <w:rsid w:val="006652AC"/>
    <w:rsid w:val="00665F98"/>
    <w:rsid w:val="00666186"/>
    <w:rsid w:val="0067011E"/>
    <w:rsid w:val="006701DF"/>
    <w:rsid w:val="00672033"/>
    <w:rsid w:val="006742F6"/>
    <w:rsid w:val="006743FA"/>
    <w:rsid w:val="006746BB"/>
    <w:rsid w:val="0067733F"/>
    <w:rsid w:val="0068032D"/>
    <w:rsid w:val="00680A65"/>
    <w:rsid w:val="00683170"/>
    <w:rsid w:val="00683B89"/>
    <w:rsid w:val="00684A3F"/>
    <w:rsid w:val="00685DE8"/>
    <w:rsid w:val="00686B30"/>
    <w:rsid w:val="00687E72"/>
    <w:rsid w:val="00690348"/>
    <w:rsid w:val="00694107"/>
    <w:rsid w:val="006964AC"/>
    <w:rsid w:val="006A07CA"/>
    <w:rsid w:val="006A17E1"/>
    <w:rsid w:val="006A1FAE"/>
    <w:rsid w:val="006A3A4C"/>
    <w:rsid w:val="006A3A5C"/>
    <w:rsid w:val="006A492E"/>
    <w:rsid w:val="006A4D50"/>
    <w:rsid w:val="006A5A52"/>
    <w:rsid w:val="006A62B4"/>
    <w:rsid w:val="006A6560"/>
    <w:rsid w:val="006B09DD"/>
    <w:rsid w:val="006B731E"/>
    <w:rsid w:val="006C19B4"/>
    <w:rsid w:val="006C1C57"/>
    <w:rsid w:val="006C78A1"/>
    <w:rsid w:val="006C7C71"/>
    <w:rsid w:val="006D0544"/>
    <w:rsid w:val="006D0EF6"/>
    <w:rsid w:val="006D220E"/>
    <w:rsid w:val="006D35E7"/>
    <w:rsid w:val="006D36CE"/>
    <w:rsid w:val="006D5221"/>
    <w:rsid w:val="006D5644"/>
    <w:rsid w:val="006D5ABB"/>
    <w:rsid w:val="006D5FBB"/>
    <w:rsid w:val="006D6213"/>
    <w:rsid w:val="006D7657"/>
    <w:rsid w:val="006D7C11"/>
    <w:rsid w:val="006E2E13"/>
    <w:rsid w:val="006E32F4"/>
    <w:rsid w:val="006E6063"/>
    <w:rsid w:val="006F1103"/>
    <w:rsid w:val="006F2622"/>
    <w:rsid w:val="006F4045"/>
    <w:rsid w:val="006F4BD0"/>
    <w:rsid w:val="006F519B"/>
    <w:rsid w:val="006F62AD"/>
    <w:rsid w:val="006F69B5"/>
    <w:rsid w:val="006F6F10"/>
    <w:rsid w:val="006F78DB"/>
    <w:rsid w:val="00700835"/>
    <w:rsid w:val="00700F9C"/>
    <w:rsid w:val="00703629"/>
    <w:rsid w:val="007039B2"/>
    <w:rsid w:val="00704598"/>
    <w:rsid w:val="00704F26"/>
    <w:rsid w:val="0070500A"/>
    <w:rsid w:val="00711BCC"/>
    <w:rsid w:val="00713091"/>
    <w:rsid w:val="00714EBC"/>
    <w:rsid w:val="00715B02"/>
    <w:rsid w:val="0071616E"/>
    <w:rsid w:val="007179A8"/>
    <w:rsid w:val="00717A0D"/>
    <w:rsid w:val="00720A01"/>
    <w:rsid w:val="00720CD3"/>
    <w:rsid w:val="00721070"/>
    <w:rsid w:val="00722C4D"/>
    <w:rsid w:val="00723E5A"/>
    <w:rsid w:val="00724CA9"/>
    <w:rsid w:val="007259D8"/>
    <w:rsid w:val="007276E0"/>
    <w:rsid w:val="007279C3"/>
    <w:rsid w:val="00732D6B"/>
    <w:rsid w:val="00735337"/>
    <w:rsid w:val="00736910"/>
    <w:rsid w:val="007411D7"/>
    <w:rsid w:val="0074142D"/>
    <w:rsid w:val="0074150C"/>
    <w:rsid w:val="00742113"/>
    <w:rsid w:val="0074335C"/>
    <w:rsid w:val="0074394D"/>
    <w:rsid w:val="00745FF8"/>
    <w:rsid w:val="00747045"/>
    <w:rsid w:val="0075037D"/>
    <w:rsid w:val="0075236E"/>
    <w:rsid w:val="00752AB2"/>
    <w:rsid w:val="00752E0F"/>
    <w:rsid w:val="007548DC"/>
    <w:rsid w:val="007549B9"/>
    <w:rsid w:val="00760076"/>
    <w:rsid w:val="00760DA3"/>
    <w:rsid w:val="00761FBD"/>
    <w:rsid w:val="00762672"/>
    <w:rsid w:val="00764507"/>
    <w:rsid w:val="00764A90"/>
    <w:rsid w:val="00764FAF"/>
    <w:rsid w:val="00767D25"/>
    <w:rsid w:val="00770B3F"/>
    <w:rsid w:val="007717EF"/>
    <w:rsid w:val="007722C5"/>
    <w:rsid w:val="00772506"/>
    <w:rsid w:val="00772517"/>
    <w:rsid w:val="007738E7"/>
    <w:rsid w:val="007740AA"/>
    <w:rsid w:val="007746DB"/>
    <w:rsid w:val="00774A1A"/>
    <w:rsid w:val="007757FE"/>
    <w:rsid w:val="00776875"/>
    <w:rsid w:val="00777B2A"/>
    <w:rsid w:val="00780263"/>
    <w:rsid w:val="00781BD6"/>
    <w:rsid w:val="0078236D"/>
    <w:rsid w:val="007824B7"/>
    <w:rsid w:val="0079031F"/>
    <w:rsid w:val="007906FB"/>
    <w:rsid w:val="00790A71"/>
    <w:rsid w:val="007912E5"/>
    <w:rsid w:val="00791FF8"/>
    <w:rsid w:val="00795A95"/>
    <w:rsid w:val="007962E3"/>
    <w:rsid w:val="007962EE"/>
    <w:rsid w:val="00797C85"/>
    <w:rsid w:val="007A02C2"/>
    <w:rsid w:val="007A0756"/>
    <w:rsid w:val="007A17B3"/>
    <w:rsid w:val="007A3E76"/>
    <w:rsid w:val="007A59DB"/>
    <w:rsid w:val="007A6FD7"/>
    <w:rsid w:val="007B0053"/>
    <w:rsid w:val="007B0713"/>
    <w:rsid w:val="007B126A"/>
    <w:rsid w:val="007B1EB9"/>
    <w:rsid w:val="007B3574"/>
    <w:rsid w:val="007C007F"/>
    <w:rsid w:val="007C0A56"/>
    <w:rsid w:val="007C0C4E"/>
    <w:rsid w:val="007C111C"/>
    <w:rsid w:val="007C342E"/>
    <w:rsid w:val="007C354D"/>
    <w:rsid w:val="007C481D"/>
    <w:rsid w:val="007C4831"/>
    <w:rsid w:val="007C565D"/>
    <w:rsid w:val="007C5E0E"/>
    <w:rsid w:val="007C6F2F"/>
    <w:rsid w:val="007D0AA8"/>
    <w:rsid w:val="007D1EA8"/>
    <w:rsid w:val="007D2BDC"/>
    <w:rsid w:val="007D6FBF"/>
    <w:rsid w:val="007D7AD5"/>
    <w:rsid w:val="007E0275"/>
    <w:rsid w:val="007E144F"/>
    <w:rsid w:val="007E19C5"/>
    <w:rsid w:val="007E32DD"/>
    <w:rsid w:val="007E4E5B"/>
    <w:rsid w:val="007E6785"/>
    <w:rsid w:val="007F28E4"/>
    <w:rsid w:val="007F41D5"/>
    <w:rsid w:val="007F48E4"/>
    <w:rsid w:val="007F58A1"/>
    <w:rsid w:val="00800DEA"/>
    <w:rsid w:val="008010C0"/>
    <w:rsid w:val="00802D8F"/>
    <w:rsid w:val="008049C0"/>
    <w:rsid w:val="00804DCC"/>
    <w:rsid w:val="0080511A"/>
    <w:rsid w:val="008077AA"/>
    <w:rsid w:val="00810292"/>
    <w:rsid w:val="008102F2"/>
    <w:rsid w:val="0081040E"/>
    <w:rsid w:val="00811CDB"/>
    <w:rsid w:val="00812920"/>
    <w:rsid w:val="00814004"/>
    <w:rsid w:val="0081499F"/>
    <w:rsid w:val="0081637D"/>
    <w:rsid w:val="008178EB"/>
    <w:rsid w:val="00817F0E"/>
    <w:rsid w:val="00820197"/>
    <w:rsid w:val="00821509"/>
    <w:rsid w:val="00821CC6"/>
    <w:rsid w:val="00822C30"/>
    <w:rsid w:val="00825B2F"/>
    <w:rsid w:val="00825F99"/>
    <w:rsid w:val="00827748"/>
    <w:rsid w:val="008322F4"/>
    <w:rsid w:val="008327AF"/>
    <w:rsid w:val="00833E83"/>
    <w:rsid w:val="00834674"/>
    <w:rsid w:val="0083770F"/>
    <w:rsid w:val="0084193E"/>
    <w:rsid w:val="008436BE"/>
    <w:rsid w:val="00844FC5"/>
    <w:rsid w:val="0084637C"/>
    <w:rsid w:val="00851BB3"/>
    <w:rsid w:val="00852144"/>
    <w:rsid w:val="008528EC"/>
    <w:rsid w:val="008537C9"/>
    <w:rsid w:val="0085427B"/>
    <w:rsid w:val="008563A0"/>
    <w:rsid w:val="008607B2"/>
    <w:rsid w:val="00861890"/>
    <w:rsid w:val="00861B0F"/>
    <w:rsid w:val="00861D81"/>
    <w:rsid w:val="0086345E"/>
    <w:rsid w:val="00863FB7"/>
    <w:rsid w:val="008651DB"/>
    <w:rsid w:val="008655C2"/>
    <w:rsid w:val="008736E8"/>
    <w:rsid w:val="0087498B"/>
    <w:rsid w:val="00875CCA"/>
    <w:rsid w:val="00875F42"/>
    <w:rsid w:val="00877845"/>
    <w:rsid w:val="00881788"/>
    <w:rsid w:val="00882073"/>
    <w:rsid w:val="008831CE"/>
    <w:rsid w:val="00883F81"/>
    <w:rsid w:val="00885F58"/>
    <w:rsid w:val="00887DB5"/>
    <w:rsid w:val="00890FB1"/>
    <w:rsid w:val="00891C76"/>
    <w:rsid w:val="00892918"/>
    <w:rsid w:val="00893505"/>
    <w:rsid w:val="0089411D"/>
    <w:rsid w:val="0089661B"/>
    <w:rsid w:val="0089731A"/>
    <w:rsid w:val="00897CF0"/>
    <w:rsid w:val="00897EE0"/>
    <w:rsid w:val="008A19CC"/>
    <w:rsid w:val="008A269E"/>
    <w:rsid w:val="008A2AE0"/>
    <w:rsid w:val="008A35ED"/>
    <w:rsid w:val="008A3666"/>
    <w:rsid w:val="008A3F1E"/>
    <w:rsid w:val="008A47F5"/>
    <w:rsid w:val="008A6324"/>
    <w:rsid w:val="008A636E"/>
    <w:rsid w:val="008A707F"/>
    <w:rsid w:val="008B090D"/>
    <w:rsid w:val="008B13C7"/>
    <w:rsid w:val="008B1657"/>
    <w:rsid w:val="008B225F"/>
    <w:rsid w:val="008B226F"/>
    <w:rsid w:val="008B3763"/>
    <w:rsid w:val="008B4B49"/>
    <w:rsid w:val="008B60F2"/>
    <w:rsid w:val="008C0C4A"/>
    <w:rsid w:val="008C13F4"/>
    <w:rsid w:val="008C1715"/>
    <w:rsid w:val="008C1AFF"/>
    <w:rsid w:val="008C5763"/>
    <w:rsid w:val="008C6226"/>
    <w:rsid w:val="008C625A"/>
    <w:rsid w:val="008D0367"/>
    <w:rsid w:val="008D188D"/>
    <w:rsid w:val="008D32BB"/>
    <w:rsid w:val="008D4DDF"/>
    <w:rsid w:val="008D61D9"/>
    <w:rsid w:val="008D628D"/>
    <w:rsid w:val="008D6BE0"/>
    <w:rsid w:val="008D7109"/>
    <w:rsid w:val="008E04A5"/>
    <w:rsid w:val="008E1705"/>
    <w:rsid w:val="008E29D5"/>
    <w:rsid w:val="008E4335"/>
    <w:rsid w:val="008E4562"/>
    <w:rsid w:val="008E46E6"/>
    <w:rsid w:val="008E5D3A"/>
    <w:rsid w:val="008E6473"/>
    <w:rsid w:val="008E6D7E"/>
    <w:rsid w:val="008E79E2"/>
    <w:rsid w:val="008E7F75"/>
    <w:rsid w:val="008F03D9"/>
    <w:rsid w:val="008F0FBF"/>
    <w:rsid w:val="008F18FD"/>
    <w:rsid w:val="008F1F8E"/>
    <w:rsid w:val="008F3073"/>
    <w:rsid w:val="008F4B6F"/>
    <w:rsid w:val="008F6637"/>
    <w:rsid w:val="008F6FE0"/>
    <w:rsid w:val="00900189"/>
    <w:rsid w:val="009020B6"/>
    <w:rsid w:val="00902D76"/>
    <w:rsid w:val="00903CB7"/>
    <w:rsid w:val="00905838"/>
    <w:rsid w:val="0090753A"/>
    <w:rsid w:val="00907D3E"/>
    <w:rsid w:val="0091035B"/>
    <w:rsid w:val="00911CBA"/>
    <w:rsid w:val="00912952"/>
    <w:rsid w:val="00913212"/>
    <w:rsid w:val="00913AFC"/>
    <w:rsid w:val="0091510D"/>
    <w:rsid w:val="00917174"/>
    <w:rsid w:val="00917F7D"/>
    <w:rsid w:val="0092185A"/>
    <w:rsid w:val="0092231B"/>
    <w:rsid w:val="00923237"/>
    <w:rsid w:val="00923C61"/>
    <w:rsid w:val="0092438D"/>
    <w:rsid w:val="009251B5"/>
    <w:rsid w:val="009269A2"/>
    <w:rsid w:val="00926A93"/>
    <w:rsid w:val="00926D69"/>
    <w:rsid w:val="00926DFE"/>
    <w:rsid w:val="00930387"/>
    <w:rsid w:val="00930A9F"/>
    <w:rsid w:val="00931F91"/>
    <w:rsid w:val="00932C75"/>
    <w:rsid w:val="009337C1"/>
    <w:rsid w:val="00933E94"/>
    <w:rsid w:val="00934715"/>
    <w:rsid w:val="00934CE8"/>
    <w:rsid w:val="00936F32"/>
    <w:rsid w:val="00937320"/>
    <w:rsid w:val="00937752"/>
    <w:rsid w:val="009378FD"/>
    <w:rsid w:val="00940D78"/>
    <w:rsid w:val="00941720"/>
    <w:rsid w:val="009417B4"/>
    <w:rsid w:val="00945DB6"/>
    <w:rsid w:val="00947BCB"/>
    <w:rsid w:val="00952AE7"/>
    <w:rsid w:val="0095315E"/>
    <w:rsid w:val="00953980"/>
    <w:rsid w:val="00953FDA"/>
    <w:rsid w:val="009547FC"/>
    <w:rsid w:val="0095569E"/>
    <w:rsid w:val="00960169"/>
    <w:rsid w:val="009605B8"/>
    <w:rsid w:val="0096092B"/>
    <w:rsid w:val="00961AD6"/>
    <w:rsid w:val="00962C91"/>
    <w:rsid w:val="009655B9"/>
    <w:rsid w:val="00967266"/>
    <w:rsid w:val="0097045C"/>
    <w:rsid w:val="00974D19"/>
    <w:rsid w:val="00975704"/>
    <w:rsid w:val="0097607B"/>
    <w:rsid w:val="00980349"/>
    <w:rsid w:val="0098221D"/>
    <w:rsid w:val="00985031"/>
    <w:rsid w:val="00985630"/>
    <w:rsid w:val="0098565A"/>
    <w:rsid w:val="00985AD5"/>
    <w:rsid w:val="00985E3F"/>
    <w:rsid w:val="00987887"/>
    <w:rsid w:val="00987C6C"/>
    <w:rsid w:val="009918DA"/>
    <w:rsid w:val="00991C31"/>
    <w:rsid w:val="00994E3F"/>
    <w:rsid w:val="009961DA"/>
    <w:rsid w:val="00996523"/>
    <w:rsid w:val="009968DE"/>
    <w:rsid w:val="00997795"/>
    <w:rsid w:val="009A0049"/>
    <w:rsid w:val="009A0FE9"/>
    <w:rsid w:val="009A1FE5"/>
    <w:rsid w:val="009A2638"/>
    <w:rsid w:val="009A28AA"/>
    <w:rsid w:val="009A5936"/>
    <w:rsid w:val="009A6446"/>
    <w:rsid w:val="009A7173"/>
    <w:rsid w:val="009A7A61"/>
    <w:rsid w:val="009B106B"/>
    <w:rsid w:val="009B26DF"/>
    <w:rsid w:val="009B388D"/>
    <w:rsid w:val="009B41E5"/>
    <w:rsid w:val="009B4234"/>
    <w:rsid w:val="009B45DF"/>
    <w:rsid w:val="009B7131"/>
    <w:rsid w:val="009C070A"/>
    <w:rsid w:val="009C2B5B"/>
    <w:rsid w:val="009C443A"/>
    <w:rsid w:val="009C6B1F"/>
    <w:rsid w:val="009C79DB"/>
    <w:rsid w:val="009C7E6C"/>
    <w:rsid w:val="009D05FC"/>
    <w:rsid w:val="009D07E9"/>
    <w:rsid w:val="009D260F"/>
    <w:rsid w:val="009D41F2"/>
    <w:rsid w:val="009D60D2"/>
    <w:rsid w:val="009E1B7D"/>
    <w:rsid w:val="009E34D2"/>
    <w:rsid w:val="009E393B"/>
    <w:rsid w:val="009E3D1B"/>
    <w:rsid w:val="009E4264"/>
    <w:rsid w:val="009E4D95"/>
    <w:rsid w:val="009E4E1C"/>
    <w:rsid w:val="009E633C"/>
    <w:rsid w:val="009E659D"/>
    <w:rsid w:val="009E706C"/>
    <w:rsid w:val="009F0465"/>
    <w:rsid w:val="009F0612"/>
    <w:rsid w:val="009F3842"/>
    <w:rsid w:val="009F395B"/>
    <w:rsid w:val="009F685A"/>
    <w:rsid w:val="00A0007F"/>
    <w:rsid w:val="00A0052D"/>
    <w:rsid w:val="00A0184F"/>
    <w:rsid w:val="00A05CF0"/>
    <w:rsid w:val="00A06BDD"/>
    <w:rsid w:val="00A1215B"/>
    <w:rsid w:val="00A13EE0"/>
    <w:rsid w:val="00A16B90"/>
    <w:rsid w:val="00A172B3"/>
    <w:rsid w:val="00A204F4"/>
    <w:rsid w:val="00A2235D"/>
    <w:rsid w:val="00A241E1"/>
    <w:rsid w:val="00A248CC"/>
    <w:rsid w:val="00A249A9"/>
    <w:rsid w:val="00A25834"/>
    <w:rsid w:val="00A25D4B"/>
    <w:rsid w:val="00A264EB"/>
    <w:rsid w:val="00A2729E"/>
    <w:rsid w:val="00A27F06"/>
    <w:rsid w:val="00A30A88"/>
    <w:rsid w:val="00A34990"/>
    <w:rsid w:val="00A34C09"/>
    <w:rsid w:val="00A3546D"/>
    <w:rsid w:val="00A35A6A"/>
    <w:rsid w:val="00A41313"/>
    <w:rsid w:val="00A41BF1"/>
    <w:rsid w:val="00A43309"/>
    <w:rsid w:val="00A44886"/>
    <w:rsid w:val="00A4541E"/>
    <w:rsid w:val="00A45DDE"/>
    <w:rsid w:val="00A45F84"/>
    <w:rsid w:val="00A45FCE"/>
    <w:rsid w:val="00A47D0F"/>
    <w:rsid w:val="00A47DCC"/>
    <w:rsid w:val="00A47F8F"/>
    <w:rsid w:val="00A518BB"/>
    <w:rsid w:val="00A52121"/>
    <w:rsid w:val="00A52F85"/>
    <w:rsid w:val="00A56B3C"/>
    <w:rsid w:val="00A56F45"/>
    <w:rsid w:val="00A57193"/>
    <w:rsid w:val="00A57217"/>
    <w:rsid w:val="00A57570"/>
    <w:rsid w:val="00A57C22"/>
    <w:rsid w:val="00A61B08"/>
    <w:rsid w:val="00A61BF1"/>
    <w:rsid w:val="00A62050"/>
    <w:rsid w:val="00A62ABB"/>
    <w:rsid w:val="00A631B2"/>
    <w:rsid w:val="00A63A78"/>
    <w:rsid w:val="00A64347"/>
    <w:rsid w:val="00A64A0D"/>
    <w:rsid w:val="00A65434"/>
    <w:rsid w:val="00A65B12"/>
    <w:rsid w:val="00A65CAE"/>
    <w:rsid w:val="00A664C5"/>
    <w:rsid w:val="00A70A3A"/>
    <w:rsid w:val="00A711A6"/>
    <w:rsid w:val="00A71515"/>
    <w:rsid w:val="00A72EEE"/>
    <w:rsid w:val="00A74842"/>
    <w:rsid w:val="00A74DE1"/>
    <w:rsid w:val="00A7640D"/>
    <w:rsid w:val="00A77493"/>
    <w:rsid w:val="00A80094"/>
    <w:rsid w:val="00A82DE3"/>
    <w:rsid w:val="00A83291"/>
    <w:rsid w:val="00A8404F"/>
    <w:rsid w:val="00A849D8"/>
    <w:rsid w:val="00A85927"/>
    <w:rsid w:val="00A86687"/>
    <w:rsid w:val="00A875A0"/>
    <w:rsid w:val="00A903D2"/>
    <w:rsid w:val="00A91027"/>
    <w:rsid w:val="00A927C5"/>
    <w:rsid w:val="00A92F35"/>
    <w:rsid w:val="00A9384E"/>
    <w:rsid w:val="00A93E75"/>
    <w:rsid w:val="00A9516A"/>
    <w:rsid w:val="00AA1210"/>
    <w:rsid w:val="00AA32C9"/>
    <w:rsid w:val="00AA5275"/>
    <w:rsid w:val="00AA578F"/>
    <w:rsid w:val="00AA5E58"/>
    <w:rsid w:val="00AA665C"/>
    <w:rsid w:val="00AA78A9"/>
    <w:rsid w:val="00AB1242"/>
    <w:rsid w:val="00AB2142"/>
    <w:rsid w:val="00AB24EA"/>
    <w:rsid w:val="00AB3C6E"/>
    <w:rsid w:val="00AB45F8"/>
    <w:rsid w:val="00AB5A56"/>
    <w:rsid w:val="00AC051F"/>
    <w:rsid w:val="00AC0D9E"/>
    <w:rsid w:val="00AC154A"/>
    <w:rsid w:val="00AC1A34"/>
    <w:rsid w:val="00AC26C3"/>
    <w:rsid w:val="00AC2E31"/>
    <w:rsid w:val="00AC5344"/>
    <w:rsid w:val="00AC673A"/>
    <w:rsid w:val="00AC6E4E"/>
    <w:rsid w:val="00AC7264"/>
    <w:rsid w:val="00AC7BAF"/>
    <w:rsid w:val="00AD0C28"/>
    <w:rsid w:val="00AD24BA"/>
    <w:rsid w:val="00AD7235"/>
    <w:rsid w:val="00AE06DD"/>
    <w:rsid w:val="00AE0871"/>
    <w:rsid w:val="00AE12B8"/>
    <w:rsid w:val="00AE2721"/>
    <w:rsid w:val="00AE4338"/>
    <w:rsid w:val="00AE4367"/>
    <w:rsid w:val="00AE4AB0"/>
    <w:rsid w:val="00AE5FCC"/>
    <w:rsid w:val="00AE5FDA"/>
    <w:rsid w:val="00AE65E1"/>
    <w:rsid w:val="00AE7E3F"/>
    <w:rsid w:val="00AF0BBD"/>
    <w:rsid w:val="00AF1054"/>
    <w:rsid w:val="00AF2151"/>
    <w:rsid w:val="00AF231F"/>
    <w:rsid w:val="00AF2C2B"/>
    <w:rsid w:val="00AF4199"/>
    <w:rsid w:val="00AF45BC"/>
    <w:rsid w:val="00AF4735"/>
    <w:rsid w:val="00AF59BD"/>
    <w:rsid w:val="00AF5E15"/>
    <w:rsid w:val="00AF7E37"/>
    <w:rsid w:val="00B001E3"/>
    <w:rsid w:val="00B00FC8"/>
    <w:rsid w:val="00B02795"/>
    <w:rsid w:val="00B03851"/>
    <w:rsid w:val="00B03BED"/>
    <w:rsid w:val="00B0432A"/>
    <w:rsid w:val="00B1088A"/>
    <w:rsid w:val="00B11A03"/>
    <w:rsid w:val="00B12C72"/>
    <w:rsid w:val="00B12D50"/>
    <w:rsid w:val="00B13C67"/>
    <w:rsid w:val="00B14FCE"/>
    <w:rsid w:val="00B20D70"/>
    <w:rsid w:val="00B2254D"/>
    <w:rsid w:val="00B22B20"/>
    <w:rsid w:val="00B23480"/>
    <w:rsid w:val="00B236BA"/>
    <w:rsid w:val="00B23C5E"/>
    <w:rsid w:val="00B25117"/>
    <w:rsid w:val="00B253A2"/>
    <w:rsid w:val="00B2577A"/>
    <w:rsid w:val="00B25EB9"/>
    <w:rsid w:val="00B26696"/>
    <w:rsid w:val="00B26EF9"/>
    <w:rsid w:val="00B30696"/>
    <w:rsid w:val="00B30D19"/>
    <w:rsid w:val="00B31ADF"/>
    <w:rsid w:val="00B3235A"/>
    <w:rsid w:val="00B32FA8"/>
    <w:rsid w:val="00B345D2"/>
    <w:rsid w:val="00B35356"/>
    <w:rsid w:val="00B37BA8"/>
    <w:rsid w:val="00B37E75"/>
    <w:rsid w:val="00B41BBB"/>
    <w:rsid w:val="00B41EE2"/>
    <w:rsid w:val="00B42653"/>
    <w:rsid w:val="00B43D8B"/>
    <w:rsid w:val="00B44471"/>
    <w:rsid w:val="00B445F4"/>
    <w:rsid w:val="00B44FFE"/>
    <w:rsid w:val="00B45673"/>
    <w:rsid w:val="00B463FC"/>
    <w:rsid w:val="00B46E3B"/>
    <w:rsid w:val="00B4717A"/>
    <w:rsid w:val="00B47363"/>
    <w:rsid w:val="00B50FC4"/>
    <w:rsid w:val="00B55C1C"/>
    <w:rsid w:val="00B56DCD"/>
    <w:rsid w:val="00B57E83"/>
    <w:rsid w:val="00B61760"/>
    <w:rsid w:val="00B618B6"/>
    <w:rsid w:val="00B625FA"/>
    <w:rsid w:val="00B62FF6"/>
    <w:rsid w:val="00B63991"/>
    <w:rsid w:val="00B63C46"/>
    <w:rsid w:val="00B63DC0"/>
    <w:rsid w:val="00B64074"/>
    <w:rsid w:val="00B64B28"/>
    <w:rsid w:val="00B64E15"/>
    <w:rsid w:val="00B662C7"/>
    <w:rsid w:val="00B7165D"/>
    <w:rsid w:val="00B7207C"/>
    <w:rsid w:val="00B74731"/>
    <w:rsid w:val="00B76D78"/>
    <w:rsid w:val="00B773C1"/>
    <w:rsid w:val="00B809BC"/>
    <w:rsid w:val="00B80E52"/>
    <w:rsid w:val="00B81919"/>
    <w:rsid w:val="00B8409B"/>
    <w:rsid w:val="00B8597F"/>
    <w:rsid w:val="00B85C19"/>
    <w:rsid w:val="00B871F9"/>
    <w:rsid w:val="00B873E5"/>
    <w:rsid w:val="00B876BA"/>
    <w:rsid w:val="00B87813"/>
    <w:rsid w:val="00B934BC"/>
    <w:rsid w:val="00B96564"/>
    <w:rsid w:val="00BA04E9"/>
    <w:rsid w:val="00BA0C55"/>
    <w:rsid w:val="00BA1F0D"/>
    <w:rsid w:val="00BA1FFA"/>
    <w:rsid w:val="00BA301F"/>
    <w:rsid w:val="00BA3283"/>
    <w:rsid w:val="00BA4FCC"/>
    <w:rsid w:val="00BA55DE"/>
    <w:rsid w:val="00BA5BAD"/>
    <w:rsid w:val="00BA6275"/>
    <w:rsid w:val="00BA7B05"/>
    <w:rsid w:val="00BB083F"/>
    <w:rsid w:val="00BB0CA8"/>
    <w:rsid w:val="00BB1734"/>
    <w:rsid w:val="00BB431F"/>
    <w:rsid w:val="00BB575A"/>
    <w:rsid w:val="00BB5B8D"/>
    <w:rsid w:val="00BB5EB2"/>
    <w:rsid w:val="00BB63CA"/>
    <w:rsid w:val="00BB65C7"/>
    <w:rsid w:val="00BB6CF6"/>
    <w:rsid w:val="00BB73BE"/>
    <w:rsid w:val="00BB7A17"/>
    <w:rsid w:val="00BC043E"/>
    <w:rsid w:val="00BC0FF0"/>
    <w:rsid w:val="00BC14E2"/>
    <w:rsid w:val="00BC2D9B"/>
    <w:rsid w:val="00BC3FBC"/>
    <w:rsid w:val="00BC789F"/>
    <w:rsid w:val="00BD07AB"/>
    <w:rsid w:val="00BD0DAA"/>
    <w:rsid w:val="00BD0F5F"/>
    <w:rsid w:val="00BD1465"/>
    <w:rsid w:val="00BD289E"/>
    <w:rsid w:val="00BD55EE"/>
    <w:rsid w:val="00BD5AC7"/>
    <w:rsid w:val="00BD5AEF"/>
    <w:rsid w:val="00BD6B9E"/>
    <w:rsid w:val="00BD6F9C"/>
    <w:rsid w:val="00BE05FB"/>
    <w:rsid w:val="00BE146A"/>
    <w:rsid w:val="00BE1828"/>
    <w:rsid w:val="00BE2309"/>
    <w:rsid w:val="00BE302F"/>
    <w:rsid w:val="00BE309C"/>
    <w:rsid w:val="00BE3FDE"/>
    <w:rsid w:val="00BE4E0C"/>
    <w:rsid w:val="00BE62A8"/>
    <w:rsid w:val="00BF3A6C"/>
    <w:rsid w:val="00BF65A7"/>
    <w:rsid w:val="00BF6C0A"/>
    <w:rsid w:val="00C012A0"/>
    <w:rsid w:val="00C02FFA"/>
    <w:rsid w:val="00C0532F"/>
    <w:rsid w:val="00C0590D"/>
    <w:rsid w:val="00C05CD4"/>
    <w:rsid w:val="00C06F6E"/>
    <w:rsid w:val="00C10E11"/>
    <w:rsid w:val="00C1123A"/>
    <w:rsid w:val="00C12068"/>
    <w:rsid w:val="00C13C80"/>
    <w:rsid w:val="00C14968"/>
    <w:rsid w:val="00C14B69"/>
    <w:rsid w:val="00C174CD"/>
    <w:rsid w:val="00C17BF9"/>
    <w:rsid w:val="00C17E1D"/>
    <w:rsid w:val="00C20710"/>
    <w:rsid w:val="00C217C5"/>
    <w:rsid w:val="00C22FBC"/>
    <w:rsid w:val="00C25751"/>
    <w:rsid w:val="00C25EF5"/>
    <w:rsid w:val="00C268EC"/>
    <w:rsid w:val="00C26976"/>
    <w:rsid w:val="00C33B1A"/>
    <w:rsid w:val="00C3463F"/>
    <w:rsid w:val="00C359CA"/>
    <w:rsid w:val="00C36306"/>
    <w:rsid w:val="00C404B3"/>
    <w:rsid w:val="00C40A6A"/>
    <w:rsid w:val="00C427E8"/>
    <w:rsid w:val="00C42FDD"/>
    <w:rsid w:val="00C438EC"/>
    <w:rsid w:val="00C4444E"/>
    <w:rsid w:val="00C455E8"/>
    <w:rsid w:val="00C45CA1"/>
    <w:rsid w:val="00C477A1"/>
    <w:rsid w:val="00C47D2D"/>
    <w:rsid w:val="00C47FF3"/>
    <w:rsid w:val="00C510A4"/>
    <w:rsid w:val="00C51A5D"/>
    <w:rsid w:val="00C52156"/>
    <w:rsid w:val="00C53A3C"/>
    <w:rsid w:val="00C542F7"/>
    <w:rsid w:val="00C55A3A"/>
    <w:rsid w:val="00C55E0A"/>
    <w:rsid w:val="00C5671A"/>
    <w:rsid w:val="00C574B9"/>
    <w:rsid w:val="00C62DA6"/>
    <w:rsid w:val="00C638D3"/>
    <w:rsid w:val="00C63A7B"/>
    <w:rsid w:val="00C6459C"/>
    <w:rsid w:val="00C652A3"/>
    <w:rsid w:val="00C6611B"/>
    <w:rsid w:val="00C70582"/>
    <w:rsid w:val="00C717D3"/>
    <w:rsid w:val="00C72FA2"/>
    <w:rsid w:val="00C73E7D"/>
    <w:rsid w:val="00C7588B"/>
    <w:rsid w:val="00C778FC"/>
    <w:rsid w:val="00C77F6A"/>
    <w:rsid w:val="00C8084B"/>
    <w:rsid w:val="00C80B33"/>
    <w:rsid w:val="00C81270"/>
    <w:rsid w:val="00C81657"/>
    <w:rsid w:val="00C824A3"/>
    <w:rsid w:val="00C82CB1"/>
    <w:rsid w:val="00C83152"/>
    <w:rsid w:val="00C84207"/>
    <w:rsid w:val="00C842B0"/>
    <w:rsid w:val="00C8453D"/>
    <w:rsid w:val="00C847EE"/>
    <w:rsid w:val="00C856F7"/>
    <w:rsid w:val="00C86744"/>
    <w:rsid w:val="00C9233C"/>
    <w:rsid w:val="00C940A4"/>
    <w:rsid w:val="00C940C3"/>
    <w:rsid w:val="00C9464F"/>
    <w:rsid w:val="00C95577"/>
    <w:rsid w:val="00C95906"/>
    <w:rsid w:val="00C972CC"/>
    <w:rsid w:val="00C97DB6"/>
    <w:rsid w:val="00CA16F7"/>
    <w:rsid w:val="00CA2AE7"/>
    <w:rsid w:val="00CA3466"/>
    <w:rsid w:val="00CA3F56"/>
    <w:rsid w:val="00CA4E24"/>
    <w:rsid w:val="00CA751B"/>
    <w:rsid w:val="00CB0D98"/>
    <w:rsid w:val="00CB5968"/>
    <w:rsid w:val="00CB7627"/>
    <w:rsid w:val="00CC1C90"/>
    <w:rsid w:val="00CC2350"/>
    <w:rsid w:val="00CC24CB"/>
    <w:rsid w:val="00CC3F76"/>
    <w:rsid w:val="00CC4C9F"/>
    <w:rsid w:val="00CC53CC"/>
    <w:rsid w:val="00CC6281"/>
    <w:rsid w:val="00CC6BFC"/>
    <w:rsid w:val="00CC72EE"/>
    <w:rsid w:val="00CC78F9"/>
    <w:rsid w:val="00CD2516"/>
    <w:rsid w:val="00CD28D6"/>
    <w:rsid w:val="00CD4104"/>
    <w:rsid w:val="00CD566F"/>
    <w:rsid w:val="00CD65B4"/>
    <w:rsid w:val="00CD6A72"/>
    <w:rsid w:val="00CD6D1E"/>
    <w:rsid w:val="00CD6E59"/>
    <w:rsid w:val="00CD711D"/>
    <w:rsid w:val="00CD797C"/>
    <w:rsid w:val="00CE16B3"/>
    <w:rsid w:val="00CE1832"/>
    <w:rsid w:val="00CE21C0"/>
    <w:rsid w:val="00CE2BEC"/>
    <w:rsid w:val="00CE4736"/>
    <w:rsid w:val="00CE4868"/>
    <w:rsid w:val="00CE4B13"/>
    <w:rsid w:val="00CE6565"/>
    <w:rsid w:val="00CE7236"/>
    <w:rsid w:val="00CF2100"/>
    <w:rsid w:val="00CF230A"/>
    <w:rsid w:val="00CF6961"/>
    <w:rsid w:val="00D000AF"/>
    <w:rsid w:val="00D0132B"/>
    <w:rsid w:val="00D05B1C"/>
    <w:rsid w:val="00D076BA"/>
    <w:rsid w:val="00D11025"/>
    <w:rsid w:val="00D13D3F"/>
    <w:rsid w:val="00D1443A"/>
    <w:rsid w:val="00D15344"/>
    <w:rsid w:val="00D1684E"/>
    <w:rsid w:val="00D168AE"/>
    <w:rsid w:val="00D17450"/>
    <w:rsid w:val="00D17D87"/>
    <w:rsid w:val="00D2030E"/>
    <w:rsid w:val="00D20E69"/>
    <w:rsid w:val="00D213A9"/>
    <w:rsid w:val="00D23365"/>
    <w:rsid w:val="00D23C8A"/>
    <w:rsid w:val="00D24648"/>
    <w:rsid w:val="00D3039D"/>
    <w:rsid w:val="00D30807"/>
    <w:rsid w:val="00D30D55"/>
    <w:rsid w:val="00D32600"/>
    <w:rsid w:val="00D327AB"/>
    <w:rsid w:val="00D32F2A"/>
    <w:rsid w:val="00D33C10"/>
    <w:rsid w:val="00D40348"/>
    <w:rsid w:val="00D40B2F"/>
    <w:rsid w:val="00D410E7"/>
    <w:rsid w:val="00D446D8"/>
    <w:rsid w:val="00D44751"/>
    <w:rsid w:val="00D45232"/>
    <w:rsid w:val="00D45AA9"/>
    <w:rsid w:val="00D45ABA"/>
    <w:rsid w:val="00D461C7"/>
    <w:rsid w:val="00D517E9"/>
    <w:rsid w:val="00D52B26"/>
    <w:rsid w:val="00D5309E"/>
    <w:rsid w:val="00D543B1"/>
    <w:rsid w:val="00D54680"/>
    <w:rsid w:val="00D54BA6"/>
    <w:rsid w:val="00D5530D"/>
    <w:rsid w:val="00D57DD1"/>
    <w:rsid w:val="00D60F10"/>
    <w:rsid w:val="00D61A4C"/>
    <w:rsid w:val="00D630ED"/>
    <w:rsid w:val="00D6356A"/>
    <w:rsid w:val="00D64795"/>
    <w:rsid w:val="00D647CF"/>
    <w:rsid w:val="00D64C7F"/>
    <w:rsid w:val="00D65826"/>
    <w:rsid w:val="00D671E6"/>
    <w:rsid w:val="00D6782C"/>
    <w:rsid w:val="00D67A9B"/>
    <w:rsid w:val="00D70E69"/>
    <w:rsid w:val="00D71A8B"/>
    <w:rsid w:val="00D71BF8"/>
    <w:rsid w:val="00D733CA"/>
    <w:rsid w:val="00D734FF"/>
    <w:rsid w:val="00D747B4"/>
    <w:rsid w:val="00D76123"/>
    <w:rsid w:val="00D7737C"/>
    <w:rsid w:val="00D77EE8"/>
    <w:rsid w:val="00D800E8"/>
    <w:rsid w:val="00D80510"/>
    <w:rsid w:val="00D823C4"/>
    <w:rsid w:val="00D83945"/>
    <w:rsid w:val="00D84DBD"/>
    <w:rsid w:val="00D85B3D"/>
    <w:rsid w:val="00D86B9D"/>
    <w:rsid w:val="00D87036"/>
    <w:rsid w:val="00D932D4"/>
    <w:rsid w:val="00D93E4A"/>
    <w:rsid w:val="00D94A48"/>
    <w:rsid w:val="00D95219"/>
    <w:rsid w:val="00D96559"/>
    <w:rsid w:val="00D96EDF"/>
    <w:rsid w:val="00D96F2C"/>
    <w:rsid w:val="00DA2122"/>
    <w:rsid w:val="00DA3A99"/>
    <w:rsid w:val="00DA4308"/>
    <w:rsid w:val="00DA4ECD"/>
    <w:rsid w:val="00DA5C17"/>
    <w:rsid w:val="00DA690C"/>
    <w:rsid w:val="00DB0B48"/>
    <w:rsid w:val="00DB2BC3"/>
    <w:rsid w:val="00DB2C38"/>
    <w:rsid w:val="00DB4ECF"/>
    <w:rsid w:val="00DB5754"/>
    <w:rsid w:val="00DB6A4C"/>
    <w:rsid w:val="00DB75D8"/>
    <w:rsid w:val="00DC12B3"/>
    <w:rsid w:val="00DC2800"/>
    <w:rsid w:val="00DC3A46"/>
    <w:rsid w:val="00DC40A4"/>
    <w:rsid w:val="00DC4141"/>
    <w:rsid w:val="00DC4239"/>
    <w:rsid w:val="00DC4D26"/>
    <w:rsid w:val="00DC50E4"/>
    <w:rsid w:val="00DC51DA"/>
    <w:rsid w:val="00DC5719"/>
    <w:rsid w:val="00DC688B"/>
    <w:rsid w:val="00DC7D59"/>
    <w:rsid w:val="00DD0FE4"/>
    <w:rsid w:val="00DD111D"/>
    <w:rsid w:val="00DD3559"/>
    <w:rsid w:val="00DD543D"/>
    <w:rsid w:val="00DD5FB9"/>
    <w:rsid w:val="00DE0B1C"/>
    <w:rsid w:val="00DE16B6"/>
    <w:rsid w:val="00DE2F22"/>
    <w:rsid w:val="00DE53A3"/>
    <w:rsid w:val="00DE5D17"/>
    <w:rsid w:val="00DF25B2"/>
    <w:rsid w:val="00DF3605"/>
    <w:rsid w:val="00DF55C4"/>
    <w:rsid w:val="00DF6822"/>
    <w:rsid w:val="00DF7C40"/>
    <w:rsid w:val="00DF7DF9"/>
    <w:rsid w:val="00E000A3"/>
    <w:rsid w:val="00E01323"/>
    <w:rsid w:val="00E02CD8"/>
    <w:rsid w:val="00E04238"/>
    <w:rsid w:val="00E07A1C"/>
    <w:rsid w:val="00E11212"/>
    <w:rsid w:val="00E11609"/>
    <w:rsid w:val="00E1188C"/>
    <w:rsid w:val="00E1345D"/>
    <w:rsid w:val="00E20E2F"/>
    <w:rsid w:val="00E211A1"/>
    <w:rsid w:val="00E21ADA"/>
    <w:rsid w:val="00E237A2"/>
    <w:rsid w:val="00E253B3"/>
    <w:rsid w:val="00E25D4C"/>
    <w:rsid w:val="00E278B4"/>
    <w:rsid w:val="00E3037A"/>
    <w:rsid w:val="00E31405"/>
    <w:rsid w:val="00E322D1"/>
    <w:rsid w:val="00E34E86"/>
    <w:rsid w:val="00E35992"/>
    <w:rsid w:val="00E36A34"/>
    <w:rsid w:val="00E37176"/>
    <w:rsid w:val="00E40139"/>
    <w:rsid w:val="00E41496"/>
    <w:rsid w:val="00E42FA1"/>
    <w:rsid w:val="00E43047"/>
    <w:rsid w:val="00E44C84"/>
    <w:rsid w:val="00E5100B"/>
    <w:rsid w:val="00E55848"/>
    <w:rsid w:val="00E55CAE"/>
    <w:rsid w:val="00E60D6D"/>
    <w:rsid w:val="00E61236"/>
    <w:rsid w:val="00E61340"/>
    <w:rsid w:val="00E61C70"/>
    <w:rsid w:val="00E63581"/>
    <w:rsid w:val="00E668B3"/>
    <w:rsid w:val="00E66A07"/>
    <w:rsid w:val="00E67797"/>
    <w:rsid w:val="00E67A6A"/>
    <w:rsid w:val="00E70561"/>
    <w:rsid w:val="00E707F4"/>
    <w:rsid w:val="00E71CDF"/>
    <w:rsid w:val="00E73330"/>
    <w:rsid w:val="00E753B7"/>
    <w:rsid w:val="00E7629D"/>
    <w:rsid w:val="00E81D91"/>
    <w:rsid w:val="00E831FC"/>
    <w:rsid w:val="00E847AB"/>
    <w:rsid w:val="00E84A44"/>
    <w:rsid w:val="00E851DD"/>
    <w:rsid w:val="00E86036"/>
    <w:rsid w:val="00E863CE"/>
    <w:rsid w:val="00E9078C"/>
    <w:rsid w:val="00E91085"/>
    <w:rsid w:val="00E9271D"/>
    <w:rsid w:val="00E92B72"/>
    <w:rsid w:val="00E92E2E"/>
    <w:rsid w:val="00E934ED"/>
    <w:rsid w:val="00E93728"/>
    <w:rsid w:val="00E958D3"/>
    <w:rsid w:val="00E96876"/>
    <w:rsid w:val="00EA0436"/>
    <w:rsid w:val="00EA093C"/>
    <w:rsid w:val="00EA17AC"/>
    <w:rsid w:val="00EA2A0A"/>
    <w:rsid w:val="00EA2B86"/>
    <w:rsid w:val="00EA3261"/>
    <w:rsid w:val="00EA3633"/>
    <w:rsid w:val="00EA596F"/>
    <w:rsid w:val="00EB0C4E"/>
    <w:rsid w:val="00EB1305"/>
    <w:rsid w:val="00EB1EDF"/>
    <w:rsid w:val="00EB4D46"/>
    <w:rsid w:val="00EB5EE4"/>
    <w:rsid w:val="00EB68A4"/>
    <w:rsid w:val="00EB6CB8"/>
    <w:rsid w:val="00EB6EE9"/>
    <w:rsid w:val="00EC0642"/>
    <w:rsid w:val="00EC1BB2"/>
    <w:rsid w:val="00EC26CD"/>
    <w:rsid w:val="00EC5581"/>
    <w:rsid w:val="00EC6A7A"/>
    <w:rsid w:val="00EC7560"/>
    <w:rsid w:val="00EC7AF4"/>
    <w:rsid w:val="00ED010F"/>
    <w:rsid w:val="00ED0838"/>
    <w:rsid w:val="00ED159B"/>
    <w:rsid w:val="00ED4D25"/>
    <w:rsid w:val="00ED5AB3"/>
    <w:rsid w:val="00ED6967"/>
    <w:rsid w:val="00ED6E74"/>
    <w:rsid w:val="00EE0A53"/>
    <w:rsid w:val="00EE0CDD"/>
    <w:rsid w:val="00EE14E7"/>
    <w:rsid w:val="00EE34E5"/>
    <w:rsid w:val="00EE798F"/>
    <w:rsid w:val="00EF00A0"/>
    <w:rsid w:val="00EF4D3C"/>
    <w:rsid w:val="00EF50F1"/>
    <w:rsid w:val="00EF637D"/>
    <w:rsid w:val="00EF6ADE"/>
    <w:rsid w:val="00F00B18"/>
    <w:rsid w:val="00F013AA"/>
    <w:rsid w:val="00F01734"/>
    <w:rsid w:val="00F02AB5"/>
    <w:rsid w:val="00F03E46"/>
    <w:rsid w:val="00F04697"/>
    <w:rsid w:val="00F05C9A"/>
    <w:rsid w:val="00F1019C"/>
    <w:rsid w:val="00F10D30"/>
    <w:rsid w:val="00F11D06"/>
    <w:rsid w:val="00F1272F"/>
    <w:rsid w:val="00F14755"/>
    <w:rsid w:val="00F14AA9"/>
    <w:rsid w:val="00F155FF"/>
    <w:rsid w:val="00F161DD"/>
    <w:rsid w:val="00F166D0"/>
    <w:rsid w:val="00F17832"/>
    <w:rsid w:val="00F1798C"/>
    <w:rsid w:val="00F22CC2"/>
    <w:rsid w:val="00F22F87"/>
    <w:rsid w:val="00F247D2"/>
    <w:rsid w:val="00F24ECA"/>
    <w:rsid w:val="00F255B4"/>
    <w:rsid w:val="00F31305"/>
    <w:rsid w:val="00F32FFB"/>
    <w:rsid w:val="00F33899"/>
    <w:rsid w:val="00F33EB1"/>
    <w:rsid w:val="00F34CC2"/>
    <w:rsid w:val="00F36667"/>
    <w:rsid w:val="00F36DC3"/>
    <w:rsid w:val="00F36FF9"/>
    <w:rsid w:val="00F409F4"/>
    <w:rsid w:val="00F41204"/>
    <w:rsid w:val="00F415A2"/>
    <w:rsid w:val="00F42871"/>
    <w:rsid w:val="00F46393"/>
    <w:rsid w:val="00F47569"/>
    <w:rsid w:val="00F50FBA"/>
    <w:rsid w:val="00F55C88"/>
    <w:rsid w:val="00F55D3C"/>
    <w:rsid w:val="00F55ECD"/>
    <w:rsid w:val="00F56BA8"/>
    <w:rsid w:val="00F57505"/>
    <w:rsid w:val="00F57C80"/>
    <w:rsid w:val="00F601DF"/>
    <w:rsid w:val="00F60F34"/>
    <w:rsid w:val="00F637F4"/>
    <w:rsid w:val="00F646D7"/>
    <w:rsid w:val="00F64F80"/>
    <w:rsid w:val="00F656E0"/>
    <w:rsid w:val="00F6775C"/>
    <w:rsid w:val="00F70429"/>
    <w:rsid w:val="00F7151C"/>
    <w:rsid w:val="00F71E87"/>
    <w:rsid w:val="00F72E90"/>
    <w:rsid w:val="00F7545E"/>
    <w:rsid w:val="00F758D4"/>
    <w:rsid w:val="00F75A32"/>
    <w:rsid w:val="00F75E0A"/>
    <w:rsid w:val="00F76989"/>
    <w:rsid w:val="00F80047"/>
    <w:rsid w:val="00F80E08"/>
    <w:rsid w:val="00F81132"/>
    <w:rsid w:val="00F82610"/>
    <w:rsid w:val="00F8330E"/>
    <w:rsid w:val="00F84402"/>
    <w:rsid w:val="00F86DB6"/>
    <w:rsid w:val="00F90693"/>
    <w:rsid w:val="00F92312"/>
    <w:rsid w:val="00F94A04"/>
    <w:rsid w:val="00F96F6B"/>
    <w:rsid w:val="00F97D95"/>
    <w:rsid w:val="00F97EA6"/>
    <w:rsid w:val="00FA0133"/>
    <w:rsid w:val="00FA1092"/>
    <w:rsid w:val="00FA12B2"/>
    <w:rsid w:val="00FA3CC1"/>
    <w:rsid w:val="00FA3DE5"/>
    <w:rsid w:val="00FA48C4"/>
    <w:rsid w:val="00FA5A8F"/>
    <w:rsid w:val="00FB00B4"/>
    <w:rsid w:val="00FB051A"/>
    <w:rsid w:val="00FB4069"/>
    <w:rsid w:val="00FB4F7C"/>
    <w:rsid w:val="00FB588A"/>
    <w:rsid w:val="00FB7C3E"/>
    <w:rsid w:val="00FB7F7A"/>
    <w:rsid w:val="00FC1467"/>
    <w:rsid w:val="00FC1863"/>
    <w:rsid w:val="00FC1CD1"/>
    <w:rsid w:val="00FC2737"/>
    <w:rsid w:val="00FC2C74"/>
    <w:rsid w:val="00FC34EA"/>
    <w:rsid w:val="00FC383B"/>
    <w:rsid w:val="00FC5C17"/>
    <w:rsid w:val="00FC79D4"/>
    <w:rsid w:val="00FC7C09"/>
    <w:rsid w:val="00FD0901"/>
    <w:rsid w:val="00FD0F5C"/>
    <w:rsid w:val="00FD3CAF"/>
    <w:rsid w:val="00FD4010"/>
    <w:rsid w:val="00FD56D2"/>
    <w:rsid w:val="00FD5771"/>
    <w:rsid w:val="00FE123F"/>
    <w:rsid w:val="00FE19DB"/>
    <w:rsid w:val="00FE30AE"/>
    <w:rsid w:val="00FE381D"/>
    <w:rsid w:val="00FE4CAB"/>
    <w:rsid w:val="00FE640A"/>
    <w:rsid w:val="00FE7F1E"/>
    <w:rsid w:val="00FE7F3D"/>
    <w:rsid w:val="00FF06DC"/>
    <w:rsid w:val="00FF134E"/>
    <w:rsid w:val="00FF185D"/>
    <w:rsid w:val="00FF4F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oNotEmbedSmartTags/>
  <w:decimalSymbol w:val=","/>
  <w:listSeparator w:val=";"/>
  <w14:docId w14:val="4986040A"/>
  <w15:docId w15:val="{28ED2F54-B2DF-49EA-B975-1455C8D28178}"/>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pPr>
      <w:widowControl w:val="false"/>
      <w:autoSpaceDE w:val="false"/>
      <w:autoSpaceDN w:val="false"/>
      <w:adjustRightInd w:val="false"/>
      <w:spacing w:before="180" w:line="260" w:lineRule="auto"/>
      <w:ind w:firstLine="720"/>
      <w:jc w:val="both"/>
    </w:pPr>
    <w:rPr>
      <w:rFonts w:ascii="Arial" w:hAnsi="Arial" w:cs="Arial"/>
      <w:sz w:val="22"/>
      <w:szCs w:val="22"/>
      <w:lang w:eastAsia="en-US"/>
    </w:rPr>
  </w:style>
  <w:style w:type="paragraph" w:styleId="Naslov1">
    <w:name w:val="heading 1"/>
    <w:basedOn w:val="Normal"/>
    <w:next w:val="Normal"/>
    <w:qFormat/>
    <w:pPr>
      <w:keepNext/>
      <w:spacing w:before="460" w:line="500" w:lineRule="auto"/>
      <w:ind w:firstLine="284"/>
      <w:jc w:val="center"/>
      <w:outlineLvl w:val="0"/>
    </w:pPr>
    <w:rPr>
      <w:b/>
      <w:bCs/>
      <w:sz w:val="24"/>
      <w:szCs w:val="24"/>
    </w:rPr>
  </w:style>
  <w:style w:type="paragraph" w:styleId="Naslov2">
    <w:name w:val="heading 2"/>
    <w:basedOn w:val="Normal"/>
    <w:next w:val="Normal"/>
    <w:qFormat/>
    <w:pPr>
      <w:keepNext/>
      <w:spacing w:before="460" w:line="500" w:lineRule="auto"/>
      <w:ind w:firstLine="284"/>
      <w:jc w:val="left"/>
      <w:outlineLvl w:val="1"/>
    </w:pPr>
    <w:rPr>
      <w:b/>
      <w:bCs/>
      <w:sz w:val="24"/>
      <w:szCs w:val="24"/>
    </w:rPr>
  </w:style>
  <w:style w:type="paragraph" w:styleId="Naslov4">
    <w:name w:val="heading 4"/>
    <w:basedOn w:val="Normal"/>
    <w:next w:val="Normal"/>
    <w:link w:val="Naslov4Char"/>
    <w:qFormat/>
    <w:rsid w:val="00DF55C4"/>
    <w:pPr>
      <w:keepNext/>
      <w:spacing w:before="240" w:after="60"/>
      <w:outlineLvl w:val="3"/>
    </w:pPr>
    <w:rPr>
      <w:rFonts w:ascii="Calibri" w:hAnsi="Calibri" w:cs="Times New Roman"/>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A27F06"/>
    <w:pPr>
      <w:tabs>
        <w:tab w:val="center" w:pos="4536"/>
        <w:tab w:val="right" w:pos="9072"/>
      </w:tabs>
    </w:pPr>
  </w:style>
  <w:style w:type="character" w:styleId="Brojstranice">
    <w:name w:val="page number"/>
    <w:basedOn w:val="Zadanifontodlomka"/>
    <w:rsid w:val="00A27F06"/>
  </w:style>
  <w:style w:type="paragraph" w:styleId="Podnoje">
    <w:name w:val="footer"/>
    <w:basedOn w:val="Normal"/>
    <w:rsid w:val="00704F26"/>
    <w:pPr>
      <w:tabs>
        <w:tab w:val="center" w:pos="4536"/>
        <w:tab w:val="right" w:pos="9072"/>
      </w:tabs>
    </w:pPr>
  </w:style>
  <w:style w:type="paragraph" w:styleId="Tijeloteksta">
    <w:name w:val="Body Text"/>
    <w:basedOn w:val="Normal"/>
    <w:rsid w:val="008E46E6"/>
    <w:pPr>
      <w:widowControl/>
      <w:autoSpaceDE/>
      <w:autoSpaceDN/>
      <w:adjustRightInd/>
      <w:spacing w:before="0" w:line="240" w:lineRule="auto"/>
      <w:ind w:firstLine="0"/>
    </w:pPr>
    <w:rPr>
      <w:rFonts w:ascii="Times New Roman" w:hAnsi="Times New Roman" w:cs="Times New Roman"/>
      <w:sz w:val="24"/>
      <w:szCs w:val="24"/>
      <w:lang w:eastAsia="hr-HR"/>
    </w:rPr>
  </w:style>
  <w:style w:type="paragraph" w:styleId="BodyText21" w:customStyle="true">
    <w:name w:val="Body Text 21"/>
    <w:basedOn w:val="Normal"/>
    <w:rsid w:val="00AE0871"/>
    <w:pPr>
      <w:widowControl/>
      <w:overflowPunct w:val="false"/>
      <w:spacing w:before="0" w:line="240" w:lineRule="auto"/>
      <w:ind w:firstLine="0"/>
    </w:pPr>
    <w:rPr>
      <w:rFonts w:ascii="Times New Roman" w:hAnsi="Times New Roman" w:cs="Times New Roman"/>
      <w:b/>
      <w:sz w:val="24"/>
      <w:szCs w:val="20"/>
      <w:lang w:eastAsia="hr-HR"/>
    </w:rPr>
  </w:style>
  <w:style w:type="paragraph" w:styleId="Uvuenotijeloteksta">
    <w:name w:val="Body Text Indent"/>
    <w:basedOn w:val="Normal"/>
    <w:rsid w:val="0007550B"/>
    <w:pPr>
      <w:spacing w:after="120"/>
      <w:ind w:left="283"/>
    </w:pPr>
  </w:style>
  <w:style w:type="paragraph" w:styleId="clanak" w:customStyle="true">
    <w:name w:val="clanak"/>
    <w:basedOn w:val="Normal"/>
    <w:rsid w:val="00781BD6"/>
    <w:pPr>
      <w:widowControl/>
      <w:autoSpaceDE/>
      <w:autoSpaceDN/>
      <w:adjustRightInd/>
      <w:spacing w:before="100" w:beforeAutospacing="true" w:after="100" w:afterAutospacing="true" w:line="240" w:lineRule="auto"/>
      <w:ind w:firstLine="0"/>
      <w:jc w:val="left"/>
    </w:pPr>
    <w:rPr>
      <w:rFonts w:ascii="Times New Roman" w:hAnsi="Times New Roman" w:cs="Times New Roman"/>
      <w:sz w:val="24"/>
      <w:szCs w:val="24"/>
      <w:lang w:eastAsia="hr-HR"/>
    </w:rPr>
  </w:style>
  <w:style w:type="paragraph" w:styleId="t-98-2" w:customStyle="true">
    <w:name w:val="t-98-2"/>
    <w:basedOn w:val="Normal"/>
    <w:rsid w:val="00781BD6"/>
    <w:pPr>
      <w:widowControl/>
      <w:autoSpaceDE/>
      <w:autoSpaceDN/>
      <w:adjustRightInd/>
      <w:spacing w:before="100" w:beforeAutospacing="true" w:after="100" w:afterAutospacing="true" w:line="240" w:lineRule="auto"/>
      <w:ind w:firstLine="0"/>
      <w:jc w:val="left"/>
    </w:pPr>
    <w:rPr>
      <w:rFonts w:ascii="Times New Roman" w:hAnsi="Times New Roman" w:cs="Times New Roman"/>
      <w:sz w:val="24"/>
      <w:szCs w:val="24"/>
      <w:lang w:eastAsia="hr-HR"/>
    </w:rPr>
  </w:style>
  <w:style w:type="character" w:styleId="Naslov4Char" w:customStyle="true">
    <w:name w:val="Naslov 4 Char"/>
    <w:link w:val="Naslov4"/>
    <w:semiHidden/>
    <w:rsid w:val="00DF55C4"/>
    <w:rPr>
      <w:rFonts w:ascii="Calibri" w:hAnsi="Calibri" w:eastAsia="Times New Roman" w:cs="Times New Roman"/>
      <w:b/>
      <w:bCs/>
      <w:sz w:val="28"/>
      <w:szCs w:val="28"/>
      <w:lang w:eastAsia="en-US"/>
    </w:rPr>
  </w:style>
  <w:style w:type="paragraph" w:styleId="Tekstbalonia">
    <w:name w:val="Balloon Text"/>
    <w:basedOn w:val="Normal"/>
    <w:link w:val="TekstbaloniaChar"/>
    <w:rsid w:val="003A70D1"/>
    <w:pPr>
      <w:spacing w:before="0" w:line="240" w:lineRule="auto"/>
    </w:pPr>
    <w:rPr>
      <w:rFonts w:ascii="Tahoma" w:hAnsi="Tahoma" w:cs="Tahoma"/>
      <w:sz w:val="16"/>
      <w:szCs w:val="16"/>
    </w:rPr>
  </w:style>
  <w:style w:type="character" w:styleId="TekstbaloniaChar" w:customStyle="true">
    <w:name w:val="Tekst balončića Char"/>
    <w:link w:val="Tekstbalonia"/>
    <w:rsid w:val="003A70D1"/>
    <w:rPr>
      <w:rFonts w:ascii="Tahoma" w:hAnsi="Tahoma" w:cs="Tahoma"/>
      <w:sz w:val="16"/>
      <w:szCs w:val="16"/>
      <w:lang w:eastAsia="en-US"/>
    </w:rPr>
  </w:style>
  <w:style w:type="character" w:styleId="ZaglavljeChar" w:customStyle="true">
    <w:name w:val="Zaglavlje Char"/>
    <w:link w:val="Zaglavlje"/>
    <w:uiPriority w:val="99"/>
    <w:rsid w:val="00643074"/>
    <w:rPr>
      <w:rFonts w:ascii="Arial" w:hAnsi="Arial" w:cs="Arial"/>
      <w:sz w:val="22"/>
      <w:szCs w:val="22"/>
      <w:lang w:eastAsia="en-US"/>
    </w:rPr>
  </w:style>
  <w:style w:type="character" w:styleId="Tekstrezerviranogmjesta">
    <w:name w:val="Placeholder Text"/>
    <w:basedOn w:val="Zadanifontodlomka"/>
    <w:uiPriority w:val="99"/>
    <w:semiHidden/>
    <w:rsid w:val="00A83291"/>
    <w:rPr>
      <w:color w:val="808080"/>
      <w:bdr w:val="none" w:color="auto" w:sz="0" w:space="0"/>
      <w:shd w:val="clear" w:color="auto" w:fill="CCFFFF"/>
    </w:rPr>
  </w:style>
  <w:style w:type="character" w:styleId="eSPISCCParagraphDefaultFont" w:customStyle="true">
    <w:name w:val="eSPIS_CC_Paragraph Default Font"/>
    <w:basedOn w:val="Zadanifontodlomka"/>
    <w:rsid w:val="00A8329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83291"/>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83291"/>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83291"/>
    <w:rPr>
      <w:rFonts w:ascii="Times New Roman" w:hAnsi="Times New Roman" w:cs="Times New Roman"/>
      <w:sz w:val="24"/>
      <w:szCs w:val="24"/>
      <w:bdr w:val="none" w:color="auto" w:sz="0" w:space="0"/>
      <w:shd w:val="clear" w:color="auto" w:fill="CCFFCC"/>
      <w:lang w:val="hr-HR"/>
    </w:rPr>
  </w:style>
  <w:style w:type="paragraph" w:styleId="Odlomakpopisa">
    <w:name w:val="List Paragraph"/>
    <w:basedOn w:val="Normal"/>
    <w:uiPriority w:val="34"/>
    <w:qFormat/>
    <w:rsid w:val="008C13F4"/>
    <w:pPr>
      <w:ind w:left="720"/>
      <w:contextualSpacing/>
    </w:pPr>
  </w:style>
  <w:style w:type="paragraph" w:styleId="Default" w:customStyle="true">
    <w:name w:val="Default"/>
    <w:rsid w:val="00386C6B"/>
    <w:pPr>
      <w:autoSpaceDE w:val="false"/>
      <w:autoSpaceDN w:val="false"/>
      <w:adjustRightInd w:val="false"/>
    </w:pPr>
    <w:rPr>
      <w:rFonts w:ascii="Arial" w:hAnsi="Arial" w:cs="Arial"/>
      <w:color w:val="000000"/>
      <w:sz w:val="24"/>
      <w:szCs w:val="24"/>
    </w:rPr>
  </w:style>
  <w:style w:type="paragraph" w:styleId="Bezproreda">
    <w:name w:val="No Spacing"/>
    <w:uiPriority w:val="1"/>
    <w:qFormat/>
    <w:rsid w:val="00F82610"/>
    <w:pPr>
      <w:widowControl w:val="false"/>
      <w:autoSpaceDE w:val="false"/>
      <w:autoSpaceDN w:val="false"/>
      <w:adjustRightInd w:val="false"/>
      <w:ind w:firstLine="720"/>
      <w:jc w:val="both"/>
    </w:pPr>
    <w:rPr>
      <w:rFonts w:ascii="Arial" w:hAnsi="Arial" w:cs="Arial"/>
      <w:sz w:val="22"/>
      <w:szCs w:val="22"/>
      <w:lang w:eastAsia="en-US"/>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
      <w:marLeft w:val="0"/>
      <w:marRight w:val="0"/>
      <w:marTop w:val="0"/>
      <w:marBottom w:val="0"/>
      <w:divBdr>
        <w:top w:val="none" w:color="auto" w:sz="0" w:space="0"/>
        <w:left w:val="none" w:color="auto" w:sz="0" w:space="0"/>
        <w:bottom w:val="none" w:color="auto" w:sz="0" w:space="0"/>
        <w:right w:val="none" w:color="auto" w:sz="0" w:space="0"/>
      </w:divBdr>
    </w:div>
    <w:div w:id="1376350465">
      <w:bodyDiv w:val="true"/>
      <w:marLeft w:val="0"/>
      <w:marRight w:val="0"/>
      <w:marTop w:val="0"/>
      <w:marBottom w:val="0"/>
      <w:divBdr>
        <w:top w:val="none" w:color="auto" w:sz="0" w:space="0"/>
        <w:left w:val="none" w:color="auto" w:sz="0" w:space="0"/>
        <w:bottom w:val="none" w:color="auto" w:sz="0" w:space="0"/>
        <w:right w:val="none" w:color="auto" w:sz="0" w:space="0"/>
      </w:divBdr>
      <w:divsChild>
        <w:div w:id="191459990">
          <w:marLeft w:val="0"/>
          <w:marRight w:val="0"/>
          <w:marTop w:val="0"/>
          <w:marBottom w:val="0"/>
          <w:divBdr>
            <w:top w:val="none" w:color="auto" w:sz="0" w:space="0"/>
            <w:left w:val="none" w:color="auto" w:sz="0" w:space="0"/>
            <w:bottom w:val="none" w:color="auto" w:sz="0" w:space="0"/>
            <w:right w:val="none" w:color="auto" w:sz="0" w:space="0"/>
          </w:divBdr>
        </w:div>
        <w:div w:id="839392745">
          <w:marLeft w:val="0"/>
          <w:marRight w:val="0"/>
          <w:marTop w:val="0"/>
          <w:marBottom w:val="0"/>
          <w:divBdr>
            <w:top w:val="none" w:color="auto" w:sz="0" w:space="0"/>
            <w:left w:val="none" w:color="auto" w:sz="0" w:space="0"/>
            <w:bottom w:val="none" w:color="auto" w:sz="0" w:space="0"/>
            <w:right w:val="none" w:color="auto" w:sz="0" w:space="0"/>
          </w:divBdr>
        </w:div>
      </w:divsChild>
    </w:div>
    <w:div w:id="1385791104">
      <w:bodyDiv w:val="true"/>
      <w:marLeft w:val="0"/>
      <w:marRight w:val="0"/>
      <w:marTop w:val="0"/>
      <w:marBottom w:val="0"/>
      <w:divBdr>
        <w:top w:val="none" w:color="auto" w:sz="0" w:space="0"/>
        <w:left w:val="none" w:color="auto" w:sz="0" w:space="0"/>
        <w:bottom w:val="none" w:color="auto" w:sz="0" w:space="0"/>
        <w:right w:val="none" w:color="auto" w:sz="0" w:space="0"/>
      </w:divBdr>
    </w:div>
    <w:div w:id="193358420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IcmsRichClientWAS7\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Dukić</izvorni_sadrzaj>
    <derivirana_varijabla naziv="DomainObject.DonositeljOdluke.Prezime_1">Dukić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1.00</izvorni_sadrzaj>
    <derivirana_varijabla naziv="DomainObject.Predmet.InicijalnaVrijednost_1">1.00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Utvrđenje prestanka izvanbračne zajednice i dr.</izvorni_sadrzaj>
    <derivirana_varijabla naziv="DomainObject.Predmet.Opis_1">Utvrđenje prestanka izvanbračne zajednice i dr.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Ob-75/2016</izvorni_sadrzaj>
    <derivirana_varijabla naziv="DomainObject.Predmet.OznakaBroj_1">P Ob-75/2016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Nije označena VPS</izvorni_sadrzaj>
    <derivirana_varijabla naziv="DomainObject.Predmet.PrimjedbaSuca_1">Nije označena VPS</derivirana_varijabla>
  </DomainObject.Predmet.PrimjedbaSuca>
  <DomainObject.Predmet.PrimjedbaUpisnicara>
    <izvorni_sadrzaj/>
    <derivirana_varijabla naziv="DomainObject.Predmet.PrimjedbaUpisnicara_1"/>
  </DomainObject.Predmet.PrimjedbaUpisnicara>
  <DomainObject.Predmet.ProtustrankaFormated>
    <izvorni_sadrzaj>  Jurica Kučan zastupanog po punomoćniku Trpimir Kučina, odvjetnik</izvorni_sadrzaj>
    <derivirana_varijabla naziv="DomainObject.Predmet.ProtustrankaFormated_1">  Jurica Kučan zastupanog po punomoćniku Trpimir Kučina, odvjetnik</derivirana_varijabla>
  </DomainObject.Predmet.ProtustrankaFormated>
  <DomainObject.Predmet.ProtustrankaFormatedOIB>
    <izvorni_sadrzaj>  Jurica Kučan, OIB 50950310431 zastupanog po punomoćniku Trpimir Kučina, odvjetnik</izvorni_sadrzaj>
    <derivirana_varijabla naziv="DomainObject.Predmet.ProtustrankaFormatedOIB_1">  Jurica Kučan, OIB 50950310431 zastupanog po punomoćniku Trpimir Kučina, odvjetnik</derivirana_varijabla>
  </DomainObject.Predmet.ProtustrankaFormatedOIB>
  <DomainObject.Predmet.ProtustrankaFormatedWithAdress>
    <izvorni_sadrzaj> Jurica Kučan, Grigora Viteza 1c, 23000 Zadar zastupanog po punomoćniku Trpimir Kučina, odvjetnik</izvorni_sadrzaj>
    <derivirana_varijabla naziv="DomainObject.Predmet.ProtustrankaFormatedWithAdress_1"> Jurica Kučan, Grigora Viteza 1c, 23000 Zadar zastupanog po punomoćniku Trpimir Kučina, odvjetnik</derivirana_varijabla>
  </DomainObject.Predmet.ProtustrankaFormatedWithAdress>
  <DomainObject.Predmet.ProtustrankaFormatedWithAdressOIB>
    <izvorni_sadrzaj> Jurica Kučan, OIB 50950310431, Grigora Viteza 1c, 23000 Zadar zastupanog po punomoćniku Trpimir Kučina, odvjetnik</izvorni_sadrzaj>
    <derivirana_varijabla naziv="DomainObject.Predmet.ProtustrankaFormatedWithAdressOIB_1"> Jurica Kučan, OIB 50950310431, Grigora Viteza 1c, 23000 Zadar zastupanog po punomoćniku Trpimir Kučina, odvjetnik</derivirana_varijabla>
  </DomainObject.Predmet.ProtustrankaFormatedWithAdressOIB>
  <DomainObject.Predmet.ProtustrankaWithAdress>
    <izvorni_sadrzaj>Jurica Kučan Grigora Viteza 1c, 23000 Zadar</izvorni_sadrzaj>
    <derivirana_varijabla naziv="DomainObject.Predmet.ProtustrankaWithAdress_1">Jurica Kučan Grigora Viteza 1c, 23000 Zadar</derivirana_varijabla>
  </DomainObject.Predmet.ProtustrankaWithAdress>
  <DomainObject.Predmet.ProtustrankaWithAdressOIB>
    <izvorni_sadrzaj>Jurica Kučan, OIB 50950310431, Grigora Viteza 1c, 23000 Zadar</izvorni_sadrzaj>
    <derivirana_varijabla naziv="DomainObject.Predmet.ProtustrankaWithAdressOIB_1">Jurica Kučan, OIB 50950310431, Grigora Viteza 1c, 23000 Zadar</derivirana_varijabla>
  </DomainObject.Predmet.ProtustrankaWithAdressOIB>
  <DomainObject.Predmet.ProtustrankaNazivFormated>
    <izvorni_sadrzaj>Jurica Kučan</izvorni_sadrzaj>
    <derivirana_varijabla naziv="DomainObject.Predmet.ProtustrankaNazivFormated_1">Jurica Kučan</derivirana_varijabla>
  </DomainObject.Predmet.ProtustrankaNazivFormated>
  <DomainObject.Predmet.ProtustrankaNazivFormatedOIB>
    <izvorni_sadrzaj>Jurica Kučan, OIB 50950310431</izvorni_sadrzaj>
    <derivirana_varijabla naziv="DomainObject.Predmet.ProtustrankaNazivFormatedOIB_1">Jurica Kučan, OIB 50950310431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73 - Marija Dukić</izvorni_sadrzaj>
    <derivirana_varijabla naziv="DomainObject.Predmet.Referada.Naziv_1">Referada 73 - Marija Dukić</derivirana_varijabla>
  </DomainObject.Predmet.Referada.Naziv>
  <DomainObject.Predmet.Referada.Oznaka>
    <izvorni_sadrzaj>73</izvorni_sadrzaj>
    <derivirana_varijabla naziv="DomainObject.Predmet.Referada.Oznaka_1">73</derivirana_varijabla>
  </DomainObject.Predmet.Referada.Oznaka>
  <DomainObject.Predmet.Referada.Prostorija.Naziv>
    <izvorni_sadrzaj>Sudnica 214</izvorni_sadrzaj>
    <derivirana_varijabla naziv="DomainObject.Predmet.Referada.Prostorija.Naziv_1">Sudnica 214</derivirana_varijabla>
  </DomainObject.Predmet.Referada.Prostorija.Naziv>
  <DomainObject.Predmet.Referada.Prostorija.Oznaka>
    <izvorni_sadrzaj>214</izvorni_sadrzaj>
    <derivirana_varijabla naziv="DomainObject.Predmet.Referada.Prostorija.Oznaka_1">214</derivirana_varijabla>
  </DomainObject.Predmet.Referada.Prostorija.Oznaka>
  <DomainObject.Predmet.Referada.Sud.Naziv>
    <izvorni_sadrzaj>Općinski sud u Zadru</izvorni_sadrzaj>
    <derivirana_varijabla naziv="DomainObject.Predmet.Referada.Sud.Naziv_1">Općinski sud u Zadru</derivirana_varijabla>
  </DomainObject.Predmet.Referada.Sud.Naziv>
  <DomainObject.Predmet.Referada.Sudac>
    <izvorni_sadrzaj>Marija Dukić</izvorni_sadrzaj>
    <derivirana_varijabla naziv="DomainObject.Predmet.Referada.Sudac_1">Marija Dukić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Andreja Mustać zastupanog po punomoćniku Jelena Blagdan</izvorni_sadrzaj>
    <derivirana_varijabla naziv="DomainObject.Predmet.StrankaFormated_1">  Andreja Mustać zastupanog po punomoćniku Jelena Blagdan</derivirana_varijabla>
  </DomainObject.Predmet.StrankaFormated>
  <DomainObject.Predmet.StrankaFormatedOIB>
    <izvorni_sadrzaj>  Andreja Mustać, OIB 59291469360 zastupanog po punomoćniku Jelena Blagdan</izvorni_sadrzaj>
    <derivirana_varijabla naziv="DomainObject.Predmet.StrankaFormatedOIB_1">  Andreja Mustać, OIB 59291469360 zastupanog po punomoćniku Jelena Blagdan</derivirana_varijabla>
  </DomainObject.Predmet.StrankaFormatedOIB>
  <DomainObject.Predmet.StrankaFormatedWithAdress>
    <izvorni_sadrzaj> Andreja Mustać, Mihovila Pavlinovića 9, 23000 Zadar zastupanog po punomoćniku Jelena Blagdan</izvorni_sadrzaj>
    <derivirana_varijabla naziv="DomainObject.Predmet.StrankaFormatedWithAdress_1"> Andreja Mustać, Mihovila Pavlinovića 9, 23000 Zadar zastupanog po punomoćniku Jelena Blagdan</derivirana_varijabla>
  </DomainObject.Predmet.StrankaFormatedWithAdress>
  <DomainObject.Predmet.StrankaFormatedWithAdressOIB>
    <izvorni_sadrzaj> Andreja Mustać, OIB 59291469360, Mihovila Pavlinovića 9, 23000 Zadar zastupanog po punomoćniku Jelena Blagdan</izvorni_sadrzaj>
    <derivirana_varijabla naziv="DomainObject.Predmet.StrankaFormatedWithAdressOIB_1"> Andreja Mustać, OIB 59291469360, Mihovila Pavlinovića 9, 23000 Zadar zastupanog po punomoćniku Jelena Blagdan</derivirana_varijabla>
  </DomainObject.Predmet.StrankaFormatedWithAdressOIB>
  <DomainObject.Predmet.StrankaWithAdress>
    <izvorni_sadrzaj>Andreja Mustać Mihovila Pavlinovića 9,23000 Zadar</izvorni_sadrzaj>
    <derivirana_varijabla naziv="DomainObject.Predmet.StrankaWithAdress_1">Andreja Mustać Mihovila Pavlinovića 9,23000 Zadar</derivirana_varijabla>
  </DomainObject.Predmet.StrankaWithAdress>
  <DomainObject.Predmet.StrankaWithAdressOIB>
    <izvorni_sadrzaj>Andreja Mustać, OIB 59291469360, Mihovila Pavlinovića 9,23000 Zadar</izvorni_sadrzaj>
    <derivirana_varijabla naziv="DomainObject.Predmet.StrankaWithAdressOIB_1">Andreja Mustać, OIB 59291469360, Mihovila Pavlinovića 9,23000 Zadar</derivirana_varijabla>
  </DomainObject.Predmet.StrankaWithAdressOIB>
  <DomainObject.Predmet.StrankaNazivFormated>
    <izvorni_sadrzaj>Andreja Mustać</izvorni_sadrzaj>
    <derivirana_varijabla naziv="DomainObject.Predmet.StrankaNazivFormated_1">Andreja Mustać</derivirana_varijabla>
  </DomainObject.Predmet.StrankaNazivFormated>
  <DomainObject.Predmet.StrankaNazivFormatedOIB>
    <izvorni_sadrzaj>Andreja Mustać, OIB 59291469360</izvorni_sadrzaj>
    <derivirana_varijabla naziv="DomainObject.Predmet.StrankaNazivFormatedOIB_1">Andreja Mustać, OIB 59291469360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Borrelli 9</izvorni_sadrzaj>
    <derivirana_varijabla naziv="DomainObject.Predmet.Sud.Adresa.UlicaIKBR_1">Borrelli 9</derivirana_varijabla>
  </DomainObject.Predmet.Sud.Adresa.UlicaIKBR>
  <DomainObject.Predmet.Sud.Naziv>
    <izvorni_sadrzaj>Općinski sud u Zadru</izvorni_sadrzaj>
    <derivirana_varijabla naziv="DomainObject.Predmet.Sud.Naziv_1">Općinski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73 - Marija Dukić</izvorni_sadrzaj>
    <derivirana_varijabla naziv="DomainObject.Predmet.TrenutnaLokacijaSpisa.Naziv_1">Referada 73 - Marija Dukić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Zadru</izvorni_sadrzaj>
    <derivirana_varijabla naziv="DomainObject.Predmet.TrenutnaLokacijaSpisa.Sud.Naziv_1">Općinski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Parnična pisarnica</izvorni_sadrzaj>
    <derivirana_varijabla naziv="DomainObject.Predmet.UstrojstvenaJedinicaVodi.Prostorija.Naziv_1">Parnična pisarnica</derivirana_varijabla>
  </DomainObject.Predmet.UstrojstvenaJedinicaVodi.Prostorija.Naziv>
  <DomainObject.Predmet.UstrojstvenaJedinicaVodi.Prostorija.Oznaka>
    <izvorni_sadrzaj>210</izvorni_sadrzaj>
    <derivirana_varijabla naziv="DomainObject.Predmet.UstrojstvenaJedinicaVodi.Prostorija.Oznaka_1">210</derivirana_varijabla>
  </DomainObject.Predmet.UstrojstvenaJedinicaVodi.Prostorija.Oznaka>
  <DomainObject.Predmet.UstrojstvenaJedinicaVodi.Sud.Naziv>
    <izvorni_sadrzaj>Općinski sud u Zadru</izvorni_sadrzaj>
    <derivirana_varijabla naziv="DomainObject.Predmet.UstrojstvenaJedinicaVodi.Sud.Naziv_1">Općinski sud u Zadru</derivirana_varijabla>
  </DomainObject.Predmet.UstrojstvenaJedinicaVodi.Sud.Naziv>
  <DomainObject.Predmet.VrstaSpora.Naziv>
    <izvorni_sadrzaj>Obiteljsko - ostalo</izvorni_sadrzaj>
    <derivirana_varijabla naziv="DomainObject.Predmet.VrstaSpora.Naziv_1">Obiteljsko - ostalo</derivirana_varijabla>
  </DomainObject.Predmet.VrstaSpora.Naziv>
  <DomainObject.Predmet.Zapisnicar>
    <izvorni_sadrzaj>Ivana Matak</izvorni_sadrzaj>
    <derivirana_varijabla naziv="DomainObject.Predmet.Zapisnicar_1">Ivana Matak</derivirana_varijabla>
  </DomainObject.Predmet.Zapisnicar>
  <DomainObject.Predmet.StrankaListFormated>
    <izvorni_sadrzaj>
      <item>Andreja Mustać zastupanog po punomoćniku Jelena Blagdan</item>
    </izvorni_sadrzaj>
    <derivirana_varijabla naziv="DomainObject.Predmet.StrankaListFormated_1">
      <item>Andreja Mustać zastupanog po punomoćniku Jelena Blagdan</item>
    </derivirana_varijabla>
  </DomainObject.Predmet.StrankaListFormated>
  <DomainObject.Predmet.StrankaListFormatedOIB>
    <izvorni_sadrzaj>
      <item>Andreja Mustać, OIB 59291469360 zastupanog po punomoćniku Jelena Blagdan</item>
    </izvorni_sadrzaj>
    <derivirana_varijabla naziv="DomainObject.Predmet.StrankaListFormatedOIB_1">
      <item>Andreja Mustać, OIB 59291469360 zastupanog po punomoćniku Jelena Blagdan</item>
    </derivirana_varijabla>
  </DomainObject.Predmet.StrankaListFormatedOIB>
  <DomainObject.Predmet.StrankaListFormatedWithAdress>
    <izvorni_sadrzaj>
      <item>Andreja Mustać, Mihovila Pavlinovića 9, 23000 Zadar zastupanog po punomoćniku Jelena Blagdan</item>
    </izvorni_sadrzaj>
    <derivirana_varijabla naziv="DomainObject.Predmet.StrankaListFormatedWithAdress_1">
      <item>Andreja Mustać, Mihovila Pavlinovića 9, 23000 Zadar zastupanog po punomoćniku Jelena Blagdan</item>
    </derivirana_varijabla>
  </DomainObject.Predmet.StrankaListFormatedWithAdress>
  <DomainObject.Predmet.StrankaListFormatedWithAdressOIB>
    <izvorni_sadrzaj>
      <item>Andreja Mustać, OIB 59291469360, Mihovila Pavlinovića 9, 23000 Zadar zastupanog po punomoćniku Jelena Blagdan</item>
    </izvorni_sadrzaj>
    <derivirana_varijabla naziv="DomainObject.Predmet.StrankaListFormatedWithAdressOIB_1">
      <item>Andreja Mustać, OIB 59291469360, Mihovila Pavlinovića 9, 23000 Zadar zastupanog po punomoćniku Jelena Blagdan</item>
    </derivirana_varijabla>
  </DomainObject.Predmet.StrankaListFormatedWithAdressOIB>
  <DomainObject.Predmet.StrankaListNazivFormated>
    <izvorni_sadrzaj>
      <item>Andreja Mustać</item>
    </izvorni_sadrzaj>
    <derivirana_varijabla naziv="DomainObject.Predmet.StrankaListNazivFormated_1">
      <item>Andreja Mustać</item>
    </derivirana_varijabla>
  </DomainObject.Predmet.StrankaListNazivFormated>
  <DomainObject.Predmet.StrankaListNazivFormatedOIB>
    <izvorni_sadrzaj>
      <item>Andreja Mustać, OIB 59291469360</item>
    </izvorni_sadrzaj>
    <derivirana_varijabla naziv="DomainObject.Predmet.StrankaListNazivFormatedOIB_1">
      <item>Andreja Mustać, OIB 59291469360</item>
    </derivirana_varijabla>
  </DomainObject.Predmet.StrankaListNazivFormatedOIB>
  <DomainObject.Predmet.ProtuStrankaListFormated>
    <izvorni_sadrzaj>
      <item>Jurica Kučan zastupanog po punomoćniku Trpimir Kučina, odvjetnik</item>
    </izvorni_sadrzaj>
    <derivirana_varijabla naziv="DomainObject.Predmet.ProtuStrankaListFormated_1">
      <item>Jurica Kučan zastupanog po punomoćniku Trpimir Kučina, odvjetnik</item>
    </derivirana_varijabla>
  </DomainObject.Predmet.ProtuStrankaListFormated>
  <DomainObject.Predmet.ProtuStrankaListFormatedOIB>
    <izvorni_sadrzaj>
      <item>Jurica Kučan, OIB 50950310431 zastupanog po punomoćniku Trpimir Kučina, odvjetnik</item>
    </izvorni_sadrzaj>
    <derivirana_varijabla naziv="DomainObject.Predmet.ProtuStrankaListFormatedOIB_1">
      <item>Jurica Kučan, OIB 50950310431 zastupanog po punomoćniku Trpimir Kučina, odvjetnik</item>
    </derivirana_varijabla>
  </DomainObject.Predmet.ProtuStrankaListFormatedOIB>
  <DomainObject.Predmet.ProtuStrankaListFormatedWithAdress>
    <izvorni_sadrzaj>
      <item>Jurica Kučan, Grigora Viteza 1c, 23000 Zadar zastupanog po punomoćniku Trpimir Kučina, odvjetnik</item>
    </izvorni_sadrzaj>
    <derivirana_varijabla naziv="DomainObject.Predmet.ProtuStrankaListFormatedWithAdress_1">
      <item>Jurica Kučan, Grigora Viteza 1c, 23000 Zadar zastupanog po punomoćniku Trpimir Kučina, odvjetnik</item>
    </derivirana_varijabla>
  </DomainObject.Predmet.ProtuStrankaListFormatedWithAdress>
  <DomainObject.Predmet.ProtuStrankaListFormatedWithAdressOIB>
    <izvorni_sadrzaj>
      <item>Jurica Kučan, OIB 50950310431, Grigora Viteza 1c, 23000 Zadar zastupanog po punomoćniku Trpimir Kučina, odvjetnik</item>
    </izvorni_sadrzaj>
    <derivirana_varijabla naziv="DomainObject.Predmet.ProtuStrankaListFormatedWithAdressOIB_1">
      <item>Jurica Kučan, OIB 50950310431, Grigora Viteza 1c, 23000 Zadar zastupanog po punomoćniku Trpimir Kučina, odvjetnik</item>
    </derivirana_varijabla>
  </DomainObject.Predmet.ProtuStrankaListFormatedWithAdressOIB>
  <DomainObject.Predmet.ProtuStrankaListNazivFormated>
    <izvorni_sadrzaj>
      <item>Jurica Kučan</item>
    </izvorni_sadrzaj>
    <derivirana_varijabla naziv="DomainObject.Predmet.ProtuStrankaListNazivFormated_1">
      <item>Jurica Kučan</item>
    </derivirana_varijabla>
  </DomainObject.Predmet.ProtuStrankaListNazivFormated>
  <DomainObject.Predmet.ProtuStrankaListNazivFormatedOIB>
    <izvorni_sadrzaj>
      <item>Jurica Kučan, OIB 50950310431</item>
    </izvorni_sadrzaj>
    <derivirana_varijabla naziv="DomainObject.Predmet.ProtuStrankaListNazivFormatedOIB_1">
      <item>Jurica Kučan, OIB 50950310431</item>
    </derivirana_varijabla>
  </DomainObject.Predmet.ProtuStrankaListNazivFormatedOIB>
  <DomainObject.Predmet.OstaliListFormated>
    <izvorni_sadrzaj>
      <item>Jelena Blagdan punomoćnik sudionika u postupku Andreja Mustać</item>
      <item>CZSS Zadar</item>
      <item>Trpimir Kučina, odvjetnik punomoćnik sudionika u postupku Jurica Kučan</item>
      <item>Tihana Politeo, dipl. iur. Centar za posebno skrbništvo</item>
    </izvorni_sadrzaj>
    <derivirana_varijabla naziv="DomainObject.Predmet.OstaliListFormated_1">
      <item>Jelena Blagdan punomoćnik sudionika u postupku Andreja Mustać</item>
      <item>CZSS Zadar</item>
      <item>Trpimir Kučina, odvjetnik punomoćnik sudionika u postupku Jurica Kučan</item>
      <item>Tihana Politeo, dipl. iur. Centar za posebno skrbništvo</item>
    </derivirana_varijabla>
  </DomainObject.Predmet.OstaliListFormated>
  <DomainObject.Predmet.OstaliListFormatedOIB>
    <izvorni_sadrzaj>
      <item>Jelena Blagdan punomoćnik sudionika u postupku Andreja Mustać</item>
      <item>CZSS Zadar</item>
      <item>Trpimir Kučina, odvjetnik punomoćnik sudionika u postupku Jurica Kučan</item>
      <item>Tihana Politeo, dipl. iur. Centar za posebno skrbništvo</item>
    </izvorni_sadrzaj>
    <derivirana_varijabla naziv="DomainObject.Predmet.OstaliListFormatedOIB_1">
      <item>Jelena Blagdan punomoćnik sudionika u postupku Andreja Mustać</item>
      <item>CZSS Zadar</item>
      <item>Trpimir Kučina, odvjetnik punomoćnik sudionika u postupku Jurica Kučan</item>
      <item>Tihana Politeo, dipl. iur. Centar za posebno skrbništvo</item>
    </derivirana_varijabla>
  </DomainObject.Predmet.OstaliListFormatedOIB>
  <DomainObject.Predmet.OstaliListFormatedWithAdress>
    <izvorni_sadrzaj>
      <item>Jelena Blagdan, Mihovila Klaića 2/II, 23000 Zadar punomoćnik sudionika u postupku Andreja Mustać</item>
      <item>CZSS Zadar, A. Hebranga 1, 23000 Zadar</item>
      <item>Trpimir Kučina, odvjetnik, Nenada Mataka 16, 23000 Zadar punomoćnik sudionika u postupku Jurica Kučan</item>
      <item>Tihana Politeo, dipl. iur. Centar za posebno skrbništvo, Trg dr. F. Tuđmana 3, 21000 Split</item>
    </izvorni_sadrzaj>
    <derivirana_varijabla naziv="DomainObject.Predmet.OstaliListFormatedWithAdress_1">
      <item>Jelena Blagdan, Mihovila Klaića 2/II, 23000 Zadar punomoćnik sudionika u postupku Andreja Mustać</item>
      <item>CZSS Zadar, A. Hebranga 1, 23000 Zadar</item>
      <item>Trpimir Kučina, odvjetnik, Nenada Mataka 16, 23000 Zadar punomoćnik sudionika u postupku Jurica Kučan</item>
      <item>Tihana Politeo, dipl. iur. Centar za posebno skrbništvo, Trg dr. F. Tuđmana 3, 21000 Split</item>
    </derivirana_varijabla>
  </DomainObject.Predmet.OstaliListFormatedWithAdress>
  <DomainObject.Predmet.OstaliListFormatedWithAdressOIB>
    <izvorni_sadrzaj>
      <item>Jelena Blagdan, Mihovila Klaića 2/II, 23000 Zadar punomoćnik sudionika u postupku Andreja Mustać</item>
      <item>CZSS Zadar, A. Hebranga 1, 23000 Zadar</item>
      <item>Trpimir Kučina, odvjetnik, Nenada Mataka 16, 23000 Zadar punomoćnik sudionika u postupku Jurica Kučan</item>
      <item>Tihana Politeo, dipl. iur. Centar za posebno skrbništvo, Trg dr. F. Tuđmana 3, 21000 Split</item>
    </izvorni_sadrzaj>
    <derivirana_varijabla naziv="DomainObject.Predmet.OstaliListFormatedWithAdressOIB_1">
      <item>Jelena Blagdan, Mihovila Klaića 2/II, 23000 Zadar punomoćnik sudionika u postupku Andreja Mustać</item>
      <item>CZSS Zadar, A. Hebranga 1, 23000 Zadar</item>
      <item>Trpimir Kučina, odvjetnik, Nenada Mataka 16, 23000 Zadar punomoćnik sudionika u postupku Jurica Kučan</item>
      <item>Tihana Politeo, dipl. iur. Centar za posebno skrbništvo, Trg dr. F. Tuđmana 3, 21000 Split</item>
    </derivirana_varijabla>
  </DomainObject.Predmet.OstaliListFormatedWithAdressOIB>
  <DomainObject.Predmet.OstaliListNazivFormated>
    <izvorni_sadrzaj>
      <item>Jelena Blagdan</item>
      <item>CZSS Zadar</item>
      <item>Trpimir Kučina, odvjetnik</item>
      <item>Tihana Politeo, dipl. iur. Centar za posebno skrbništvo</item>
    </izvorni_sadrzaj>
    <derivirana_varijabla naziv="DomainObject.Predmet.OstaliListNazivFormated_1">
      <item>Jelena Blagdan</item>
      <item>CZSS Zadar</item>
      <item>Trpimir Kučina, odvjetnik</item>
      <item>Tihana Politeo, dipl. iur. Centar za posebno skrbništvo</item>
    </derivirana_varijabla>
  </DomainObject.Predmet.OstaliListNazivFormated>
  <DomainObject.Predmet.OstaliListNazivFormatedOIB>
    <izvorni_sadrzaj>
      <item>Jelena Blagdan</item>
      <item>CZSS Zadar</item>
      <item>Trpimir Kučina, odvjetnik</item>
      <item>Tihana Politeo, dipl. iur. Centar za posebno skrbništvo</item>
    </izvorni_sadrzaj>
    <derivirana_varijabla naziv="DomainObject.Predmet.OstaliListNazivFormatedOIB_1">
      <item>Jelena Blagdan</item>
      <item>CZSS Zadar</item>
      <item>Trpimir Kučina, odvjetnik</item>
      <item>Tihana Politeo, dipl. iur. Centar za posebno skrbništvo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Zadru</izvorni_sadrzaj>
    <derivirana_varijabla naziv="DomainObject.Predmet.Sud.Parent.Naziv_1">Županijski sud u Zadru</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Andreja Mustać</izvorni_sadrzaj>
    <derivirana_varijabla naziv="DomainObject.Predmet.StrankaIDrugi_1">Andreja Mustać</derivirana_varijabla>
  </DomainObject.Predmet.StrankaIDrugi>
  <DomainObject.Predmet.ProtustrankaIDrugi>
    <izvorni_sadrzaj>Jurica Kučan</izvorni_sadrzaj>
    <derivirana_varijabla naziv="DomainObject.Predmet.ProtustrankaIDrugi_1">Jurica Kučan</derivirana_varijabla>
  </DomainObject.Predmet.ProtustrankaIDrugi>
  <DomainObject.Predmet.StrankaIDrugiAdressOIB>
    <izvorni_sadrzaj>Andreja Mustać, OIB 59291469360, Mihovila Pavlinovića 9, 23000 Zadar</izvorni_sadrzaj>
    <derivirana_varijabla naziv="DomainObject.Predmet.StrankaIDrugiAdressOIB_1">Andreja Mustać, OIB 59291469360, Mihovila Pavlinovića 9, 23000 Zadar</derivirana_varijabla>
  </DomainObject.Predmet.StrankaIDrugiAdressOIB>
  <DomainObject.Predmet.ProtustrankaIDrugiAdressOIB>
    <izvorni_sadrzaj>Jurica Kučan, OIB 50950310431, Grigora Viteza 1c, 23000 Zadar</izvorni_sadrzaj>
    <derivirana_varijabla naziv="DomainObject.Predmet.ProtustrankaIDrugiAdressOIB_1">Jurica Kučan, OIB 50950310431, Grigora Viteza 1c,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Andreja Mustać</item>
      <item>Jelena Blagdan</item>
      <item>Jurica Kučan</item>
      <item>CZSS Zadar</item>
      <item>Trpimir Kučina, odvjetnik</item>
      <item>Tihana Politeo, dipl. iur. Centar za posebno skrbništvo</item>
    </izvorni_sadrzaj>
    <derivirana_varijabla naziv="DomainObject.Predmet.SudioniciListNaziv_1">
      <item>Andreja Mustać</item>
      <item>Jelena Blagdan</item>
      <item>Jurica Kučan</item>
      <item>CZSS Zadar</item>
      <item>Trpimir Kučina, odvjetnik</item>
      <item>Tihana Politeo, dipl. iur. Centar za posebno skrbništvo</item>
    </derivirana_varijabla>
  </DomainObject.Predmet.SudioniciListNaziv>
  <DomainObject.Predmet.SudioniciListAdressOIB>
    <izvorni_sadrzaj>
      <item>Andreja Mustać, OIB 59291469360, Mihovila Pavlinovića 9,23000 Zadar</item>
      <item>Jelena Blagdan, Mihovila Klaića 2/II,23000 Zadar</item>
      <item>Jurica Kučan, OIB 50950310431, Grigora Viteza 1c,23000 Zadar</item>
      <item>CZSS Zadar, A. Hebranga 1,23000 Zadar</item>
      <item>Trpimir Kučina, odvjetnik, Nenada Mataka 16,23000 Zadar</item>
      <item>Tihana Politeo, dipl. iur. Centar za posebno skrbništvo, Trg dr. F. Tuđmana 3,21000 Split</item>
    </izvorni_sadrzaj>
    <derivirana_varijabla naziv="DomainObject.Predmet.SudioniciListAdressOIB_1">
      <item>Andreja Mustać, OIB 59291469360, Mihovila Pavlinovića 9,23000 Zadar</item>
      <item>Jelena Blagdan, Mihovila Klaića 2/II,23000 Zadar</item>
      <item>Jurica Kučan, OIB 50950310431, Grigora Viteza 1c,23000 Zadar</item>
      <item>CZSS Zadar, A. Hebranga 1,23000 Zadar</item>
      <item>Trpimir Kučina, odvjetnik, Nenada Mataka 16,23000 Zadar</item>
      <item>Tihana Politeo, dipl. iur. Centar za posebno skrbništvo, Trg dr. F. Tuđmana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59291469360</item>
      <item>, OIB null</item>
      <item>, OIB 50950310431</item>
      <item>, OIB null</item>
      <item>, OIB null</item>
      <item>, OIB null</item>
    </izvorni_sadrzaj>
    <derivirana_varijabla naziv="DomainObject.Predmet.SudioniciListNazivOIB_1">
      <item>, OIB 59291469360</item>
      <item>, OIB null</item>
      <item>, OIB 50950310431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67EED7CD-1080-49B8-B175-EFD9A3D54F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12</properties:Pages>
  <properties:Words>6967</properties:Words>
  <properties:Characters>35917</properties:Characters>
  <properties:Lines>299</properties:Lines>
  <properties:Paragraphs>85</properties:Paragraphs>
  <properties:TotalTime>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lpstr>
    </vt:vector>
  </properties:TitlesOfParts>
  <properties:LinksUpToDate>false</properties:LinksUpToDate>
  <properties:CharactersWithSpaces>42799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2026-07-10T11:03:00Z</dcterms:created>
  <dc:creator>PC</dc:creator>
  <cp:lastModifiedBy>Marijana Miličević</cp:lastModifiedBy>
  <cp:lastPrinted>2026-07-10T09:38:00Z</cp:lastPrinted>
  <dcterms:modified xmlns:xsi="http://www.w3.org/2001/XMLSchema-instance" xsi:type="dcterms:W3CDTF">2026-07-10T11:03:00Z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 Ob-75/2016-25 / Odluka - Presuda</vt:lpwstr>
  </prop:property>
  <prop:property fmtid="{D5CDD505-2E9C-101B-9397-08002B2CF9AE}" pid="4" name="CC_coloring">
    <vt:bool>true</vt:bool>
  </prop:property>
  <prop:property fmtid="{D5CDD505-2E9C-101B-9397-08002B2CF9AE}" pid="5" name="BrojStranica">
    <vt:i4>11</vt:i4>
  </prop:property>
</prop:Properties>
</file>